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23"/>
        <w:gridCol w:w="667"/>
        <w:gridCol w:w="666"/>
        <w:gridCol w:w="666"/>
        <w:gridCol w:w="1167"/>
        <w:gridCol w:w="666"/>
        <w:gridCol w:w="1790"/>
      </w:tblGrid>
      <w:tr w:rsidR="00AB46C1" w:rsidRPr="00E43F24" w:rsidTr="00C257B7">
        <w:trPr>
          <w:trHeight w:val="31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46C1" w:rsidRPr="00C257B7" w:rsidRDefault="00AB46C1" w:rsidP="006922A8">
            <w:pPr>
              <w:spacing w:line="240" w:lineRule="auto"/>
              <w:ind w:firstLineChars="1500" w:firstLine="4200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46C1" w:rsidRPr="00C257B7" w:rsidRDefault="00AB46C1" w:rsidP="00C257B7">
            <w:pPr>
              <w:spacing w:line="240" w:lineRule="auto"/>
              <w:rPr>
                <w:rFonts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5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46C1" w:rsidRPr="00C257B7" w:rsidRDefault="00AB46C1" w:rsidP="006922A8">
            <w:pPr>
              <w:spacing w:line="240" w:lineRule="auto"/>
              <w:ind w:firstLineChars="186" w:firstLine="521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ПРИЛОЖЕНИЕ № 5</w:t>
            </w:r>
          </w:p>
        </w:tc>
      </w:tr>
      <w:tr w:rsidR="00AB46C1" w:rsidRPr="00E43F24" w:rsidTr="00C257B7">
        <w:trPr>
          <w:trHeight w:val="31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46C1" w:rsidRPr="00C257B7" w:rsidRDefault="00AB46C1" w:rsidP="006922A8">
            <w:pPr>
              <w:spacing w:line="240" w:lineRule="auto"/>
              <w:ind w:firstLineChars="1500" w:firstLine="4200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46C1" w:rsidRPr="00C257B7" w:rsidRDefault="00AB46C1" w:rsidP="00C257B7">
            <w:pPr>
              <w:spacing w:line="240" w:lineRule="auto"/>
              <w:rPr>
                <w:rFonts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5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46C1" w:rsidRPr="00C257B7" w:rsidRDefault="00AB46C1" w:rsidP="006922A8">
            <w:pPr>
              <w:spacing w:line="240" w:lineRule="auto"/>
              <w:ind w:firstLineChars="186" w:firstLine="521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 решению XXI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V</w:t>
            </w: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сессии II созыва</w:t>
            </w:r>
          </w:p>
        </w:tc>
      </w:tr>
      <w:tr w:rsidR="00AB46C1" w:rsidRPr="00E43F24" w:rsidTr="00C257B7">
        <w:trPr>
          <w:trHeight w:val="31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46C1" w:rsidRPr="00C257B7" w:rsidRDefault="00AB46C1" w:rsidP="006922A8">
            <w:pPr>
              <w:spacing w:line="240" w:lineRule="auto"/>
              <w:ind w:firstLineChars="1500" w:firstLine="4200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46C1" w:rsidRPr="00C257B7" w:rsidRDefault="00AB46C1" w:rsidP="00C257B7">
            <w:pPr>
              <w:spacing w:line="240" w:lineRule="auto"/>
              <w:rPr>
                <w:rFonts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5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46C1" w:rsidRPr="00C257B7" w:rsidRDefault="00AB46C1" w:rsidP="006922A8">
            <w:pPr>
              <w:spacing w:line="240" w:lineRule="auto"/>
              <w:ind w:firstLineChars="186" w:firstLine="521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Совета Выселковского сельского </w:t>
            </w:r>
          </w:p>
        </w:tc>
      </w:tr>
      <w:tr w:rsidR="00AB46C1" w:rsidRPr="00E43F24" w:rsidTr="00C257B7">
        <w:trPr>
          <w:trHeight w:val="31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46C1" w:rsidRPr="00C257B7" w:rsidRDefault="00AB46C1" w:rsidP="006922A8">
            <w:pPr>
              <w:spacing w:line="240" w:lineRule="auto"/>
              <w:ind w:firstLineChars="1500" w:firstLine="4200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46C1" w:rsidRPr="00C257B7" w:rsidRDefault="00AB46C1" w:rsidP="00C257B7">
            <w:pPr>
              <w:spacing w:line="240" w:lineRule="auto"/>
              <w:rPr>
                <w:rFonts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5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46C1" w:rsidRPr="00C257B7" w:rsidRDefault="00AB46C1" w:rsidP="006922A8">
            <w:pPr>
              <w:spacing w:line="240" w:lineRule="auto"/>
              <w:ind w:firstLineChars="186" w:firstLine="521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поселения Выселковского района</w:t>
            </w:r>
          </w:p>
        </w:tc>
      </w:tr>
      <w:tr w:rsidR="00AB46C1" w:rsidRPr="00E43F24" w:rsidTr="00C257B7">
        <w:trPr>
          <w:trHeight w:val="31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46C1" w:rsidRPr="00C257B7" w:rsidRDefault="00AB46C1" w:rsidP="006922A8">
            <w:pPr>
              <w:spacing w:line="240" w:lineRule="auto"/>
              <w:ind w:firstLineChars="1500" w:firstLine="4200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46C1" w:rsidRPr="00C257B7" w:rsidRDefault="00AB46C1" w:rsidP="00C257B7">
            <w:pPr>
              <w:spacing w:line="240" w:lineRule="auto"/>
              <w:rPr>
                <w:rFonts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5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46C1" w:rsidRPr="00C257B7" w:rsidRDefault="00AB46C1" w:rsidP="006922A8">
            <w:pPr>
              <w:spacing w:line="240" w:lineRule="auto"/>
              <w:ind w:firstLineChars="186" w:firstLine="521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от 17 мая 2012 года №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</w:t>
            </w:r>
          </w:p>
        </w:tc>
      </w:tr>
      <w:tr w:rsidR="00AB46C1" w:rsidRPr="00E43F24" w:rsidTr="00C257B7">
        <w:trPr>
          <w:trHeight w:val="31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46C1" w:rsidRPr="00C257B7" w:rsidRDefault="00AB46C1" w:rsidP="00C257B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46C1" w:rsidRPr="00C257B7" w:rsidRDefault="00AB46C1" w:rsidP="00C257B7">
            <w:pPr>
              <w:spacing w:line="240" w:lineRule="auto"/>
              <w:rPr>
                <w:rFonts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46C1" w:rsidRPr="00C257B7" w:rsidRDefault="00AB46C1" w:rsidP="00C257B7">
            <w:pPr>
              <w:spacing w:line="240" w:lineRule="auto"/>
              <w:rPr>
                <w:rFonts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46C1" w:rsidRPr="00C257B7" w:rsidRDefault="00AB46C1" w:rsidP="00C257B7">
            <w:pPr>
              <w:spacing w:line="240" w:lineRule="auto"/>
              <w:rPr>
                <w:rFonts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46C1" w:rsidRPr="00C257B7" w:rsidRDefault="00AB46C1" w:rsidP="00C257B7">
            <w:pPr>
              <w:spacing w:line="240" w:lineRule="auto"/>
              <w:rPr>
                <w:rFonts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46C1" w:rsidRPr="00C257B7" w:rsidRDefault="00AB46C1" w:rsidP="00C257B7">
            <w:pPr>
              <w:spacing w:line="240" w:lineRule="auto"/>
              <w:rPr>
                <w:rFonts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46C1" w:rsidRPr="00C257B7" w:rsidRDefault="00AB46C1" w:rsidP="00C257B7">
            <w:pPr>
              <w:spacing w:line="240" w:lineRule="auto"/>
              <w:rPr>
                <w:rFonts w:cs="Calibri"/>
                <w:color w:val="000000"/>
                <w:sz w:val="28"/>
                <w:szCs w:val="28"/>
                <w:lang w:eastAsia="ru-RU"/>
              </w:rPr>
            </w:pPr>
          </w:p>
        </w:tc>
      </w:tr>
      <w:tr w:rsidR="00AB46C1" w:rsidRPr="00E43F24" w:rsidTr="00C257B7">
        <w:trPr>
          <w:trHeight w:val="31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46C1" w:rsidRPr="00C257B7" w:rsidRDefault="00AB46C1" w:rsidP="00C257B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46C1" w:rsidRPr="00C257B7" w:rsidRDefault="00AB46C1" w:rsidP="00C257B7">
            <w:pPr>
              <w:spacing w:line="240" w:lineRule="auto"/>
              <w:rPr>
                <w:rFonts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46C1" w:rsidRPr="00C257B7" w:rsidRDefault="00AB46C1" w:rsidP="00C257B7">
            <w:pPr>
              <w:spacing w:line="240" w:lineRule="auto"/>
              <w:rPr>
                <w:rFonts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46C1" w:rsidRPr="00C257B7" w:rsidRDefault="00AB46C1" w:rsidP="00C257B7">
            <w:pPr>
              <w:spacing w:line="240" w:lineRule="auto"/>
              <w:rPr>
                <w:rFonts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46C1" w:rsidRPr="00C257B7" w:rsidRDefault="00AB46C1" w:rsidP="00C257B7">
            <w:pPr>
              <w:spacing w:line="240" w:lineRule="auto"/>
              <w:rPr>
                <w:rFonts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46C1" w:rsidRPr="00C257B7" w:rsidRDefault="00AB46C1" w:rsidP="00C257B7">
            <w:pPr>
              <w:spacing w:line="240" w:lineRule="auto"/>
              <w:rPr>
                <w:rFonts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46C1" w:rsidRPr="00C257B7" w:rsidRDefault="00AB46C1" w:rsidP="00C257B7">
            <w:pPr>
              <w:spacing w:line="240" w:lineRule="auto"/>
              <w:rPr>
                <w:rFonts w:cs="Calibri"/>
                <w:color w:val="000000"/>
                <w:sz w:val="28"/>
                <w:szCs w:val="28"/>
                <w:lang w:eastAsia="ru-RU"/>
              </w:rPr>
            </w:pPr>
          </w:p>
        </w:tc>
      </w:tr>
      <w:tr w:rsidR="00AB46C1" w:rsidRPr="00E43F24" w:rsidTr="00C257B7">
        <w:trPr>
          <w:trHeight w:val="315"/>
        </w:trPr>
        <w:tc>
          <w:tcPr>
            <w:tcW w:w="9745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46C1" w:rsidRPr="00C257B7" w:rsidRDefault="00AB46C1" w:rsidP="00C257B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Распре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деление бюджетных ассигнований </w:t>
            </w:r>
            <w:r w:rsidRPr="00C257B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по разделам, подразделам,   </w:t>
            </w:r>
          </w:p>
        </w:tc>
      </w:tr>
      <w:tr w:rsidR="00AB46C1" w:rsidRPr="00E43F24" w:rsidTr="00C257B7">
        <w:trPr>
          <w:trHeight w:val="315"/>
        </w:trPr>
        <w:tc>
          <w:tcPr>
            <w:tcW w:w="9745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46C1" w:rsidRPr="00C257B7" w:rsidRDefault="00AB46C1" w:rsidP="00C257B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целевым статьям и видам</w:t>
            </w:r>
            <w:r w:rsidRPr="00C257B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расходов классификации расходов</w:t>
            </w:r>
          </w:p>
        </w:tc>
      </w:tr>
      <w:tr w:rsidR="00AB46C1" w:rsidRPr="00E43F24" w:rsidTr="00C257B7">
        <w:trPr>
          <w:trHeight w:val="315"/>
        </w:trPr>
        <w:tc>
          <w:tcPr>
            <w:tcW w:w="9745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46C1" w:rsidRPr="00C257B7" w:rsidRDefault="00AB46C1" w:rsidP="00C257B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бюджетов в ведомственной </w:t>
            </w:r>
            <w:r w:rsidRPr="00C257B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структуре расходов на 2012 год</w:t>
            </w:r>
          </w:p>
        </w:tc>
      </w:tr>
      <w:tr w:rsidR="00AB46C1" w:rsidRPr="00E43F24" w:rsidTr="00C257B7">
        <w:trPr>
          <w:trHeight w:val="31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46C1" w:rsidRPr="00C257B7" w:rsidRDefault="00AB46C1" w:rsidP="00C257B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46C1" w:rsidRPr="00C257B7" w:rsidRDefault="00AB46C1" w:rsidP="00C257B7">
            <w:pPr>
              <w:spacing w:line="240" w:lineRule="auto"/>
              <w:rPr>
                <w:rFonts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46C1" w:rsidRPr="00C257B7" w:rsidRDefault="00AB46C1" w:rsidP="00C257B7">
            <w:pPr>
              <w:spacing w:line="240" w:lineRule="auto"/>
              <w:rPr>
                <w:rFonts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46C1" w:rsidRPr="00C257B7" w:rsidRDefault="00AB46C1" w:rsidP="00C257B7">
            <w:pPr>
              <w:spacing w:line="240" w:lineRule="auto"/>
              <w:rPr>
                <w:rFonts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46C1" w:rsidRPr="00C257B7" w:rsidRDefault="00AB46C1" w:rsidP="00C257B7">
            <w:pPr>
              <w:spacing w:line="240" w:lineRule="auto"/>
              <w:rPr>
                <w:rFonts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46C1" w:rsidRPr="00C257B7" w:rsidRDefault="00AB46C1" w:rsidP="00C257B7">
            <w:pPr>
              <w:spacing w:line="240" w:lineRule="auto"/>
              <w:rPr>
                <w:rFonts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46C1" w:rsidRPr="00C257B7" w:rsidRDefault="00AB46C1" w:rsidP="00C257B7">
            <w:pPr>
              <w:spacing w:line="240" w:lineRule="auto"/>
              <w:rPr>
                <w:rFonts w:cs="Calibri"/>
                <w:color w:val="000000"/>
                <w:sz w:val="28"/>
                <w:szCs w:val="28"/>
                <w:lang w:eastAsia="ru-RU"/>
              </w:rPr>
            </w:pPr>
          </w:p>
        </w:tc>
      </w:tr>
      <w:tr w:rsidR="00AB46C1" w:rsidRPr="00E43F24" w:rsidTr="00C257B7">
        <w:trPr>
          <w:trHeight w:val="31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46C1" w:rsidRPr="00C257B7" w:rsidRDefault="00AB46C1" w:rsidP="00C257B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46C1" w:rsidRPr="00C257B7" w:rsidRDefault="00AB46C1" w:rsidP="00C257B7">
            <w:pPr>
              <w:spacing w:line="240" w:lineRule="auto"/>
              <w:rPr>
                <w:rFonts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46C1" w:rsidRPr="00C257B7" w:rsidRDefault="00AB46C1" w:rsidP="00C257B7">
            <w:pPr>
              <w:spacing w:line="240" w:lineRule="auto"/>
              <w:rPr>
                <w:rFonts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46C1" w:rsidRPr="00C257B7" w:rsidRDefault="00AB46C1" w:rsidP="00C257B7">
            <w:pPr>
              <w:spacing w:line="240" w:lineRule="auto"/>
              <w:rPr>
                <w:rFonts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46C1" w:rsidRPr="00C257B7" w:rsidRDefault="00AB46C1" w:rsidP="00C257B7">
            <w:pPr>
              <w:spacing w:line="240" w:lineRule="auto"/>
              <w:rPr>
                <w:rFonts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46C1" w:rsidRPr="00C257B7" w:rsidRDefault="00AB46C1" w:rsidP="00C257B7">
            <w:pPr>
              <w:spacing w:line="240" w:lineRule="auto"/>
              <w:rPr>
                <w:rFonts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46C1" w:rsidRPr="00C257B7" w:rsidRDefault="00AB46C1" w:rsidP="00C257B7">
            <w:pPr>
              <w:spacing w:line="240" w:lineRule="auto"/>
              <w:rPr>
                <w:rFonts w:cs="Calibri"/>
                <w:color w:val="000000"/>
                <w:sz w:val="28"/>
                <w:szCs w:val="28"/>
                <w:lang w:eastAsia="ru-RU"/>
              </w:rPr>
            </w:pPr>
          </w:p>
        </w:tc>
      </w:tr>
      <w:tr w:rsidR="00AB46C1" w:rsidRPr="00E43F24" w:rsidTr="00C257B7">
        <w:trPr>
          <w:trHeight w:val="330"/>
        </w:trPr>
        <w:tc>
          <w:tcPr>
            <w:tcW w:w="4123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667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5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AB46C1" w:rsidRPr="00C257B7" w:rsidRDefault="00AB46C1" w:rsidP="00C257B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(тыс. руб.)</w:t>
            </w:r>
          </w:p>
        </w:tc>
      </w:tr>
      <w:tr w:rsidR="00AB46C1" w:rsidRPr="00E43F24" w:rsidTr="00C257B7">
        <w:trPr>
          <w:trHeight w:val="315"/>
        </w:trPr>
        <w:tc>
          <w:tcPr>
            <w:tcW w:w="4123" w:type="dxa"/>
            <w:tcBorders>
              <w:bottom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67" w:type="dxa"/>
            <w:vMerge w:val="restart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Вд</w:t>
            </w:r>
          </w:p>
        </w:tc>
        <w:tc>
          <w:tcPr>
            <w:tcW w:w="666" w:type="dxa"/>
            <w:vMerge w:val="restart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Р3</w:t>
            </w:r>
          </w:p>
        </w:tc>
        <w:tc>
          <w:tcPr>
            <w:tcW w:w="666" w:type="dxa"/>
            <w:vMerge w:val="restart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1167" w:type="dxa"/>
            <w:vMerge w:val="restart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666" w:type="dxa"/>
            <w:vMerge w:val="restart"/>
          </w:tcPr>
          <w:p w:rsidR="00AB46C1" w:rsidRPr="00C257B7" w:rsidRDefault="00AB46C1" w:rsidP="00C257B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790" w:type="dxa"/>
            <w:vMerge w:val="restart"/>
          </w:tcPr>
          <w:p w:rsidR="00AB46C1" w:rsidRPr="00C257B7" w:rsidRDefault="00AB46C1" w:rsidP="00C257B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Сумма</w:t>
            </w:r>
          </w:p>
        </w:tc>
      </w:tr>
      <w:tr w:rsidR="00AB46C1" w:rsidRPr="00E43F24" w:rsidTr="00C257B7">
        <w:trPr>
          <w:trHeight w:val="330"/>
        </w:trPr>
        <w:tc>
          <w:tcPr>
            <w:tcW w:w="4123" w:type="dxa"/>
            <w:tcBorders>
              <w:top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667" w:type="dxa"/>
            <w:vMerge/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vMerge/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vMerge/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67" w:type="dxa"/>
            <w:vMerge/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vMerge/>
            <w:vAlign w:val="center"/>
          </w:tcPr>
          <w:p w:rsidR="00AB46C1" w:rsidRPr="00C257B7" w:rsidRDefault="00AB46C1" w:rsidP="00C257B7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vMerge/>
            <w:vAlign w:val="center"/>
          </w:tcPr>
          <w:p w:rsidR="00AB46C1" w:rsidRPr="00C257B7" w:rsidRDefault="00AB46C1" w:rsidP="00C257B7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B46C1" w:rsidRPr="00E43F24" w:rsidTr="00C257B7">
        <w:trPr>
          <w:trHeight w:val="330"/>
        </w:trPr>
        <w:tc>
          <w:tcPr>
            <w:tcW w:w="4123" w:type="dxa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67" w:type="dxa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66" w:type="dxa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66" w:type="dxa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67" w:type="dxa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66" w:type="dxa"/>
          </w:tcPr>
          <w:p w:rsidR="00AB46C1" w:rsidRPr="00C257B7" w:rsidRDefault="00AB46C1" w:rsidP="00C257B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790" w:type="dxa"/>
          </w:tcPr>
          <w:p w:rsidR="00AB46C1" w:rsidRPr="00C257B7" w:rsidRDefault="00AB46C1" w:rsidP="00C257B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AB46C1" w:rsidRPr="00E43F24" w:rsidTr="00C257B7">
        <w:trPr>
          <w:trHeight w:val="1005"/>
        </w:trPr>
        <w:tc>
          <w:tcPr>
            <w:tcW w:w="4123" w:type="dxa"/>
            <w:tcBorders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Администрация Выселковского сельского поселения Выселковского района, всего    </w:t>
            </w:r>
          </w:p>
        </w:tc>
        <w:tc>
          <w:tcPr>
            <w:tcW w:w="667" w:type="dxa"/>
            <w:tcBorders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66" w:type="dxa"/>
            <w:tcBorders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67" w:type="dxa"/>
            <w:tcBorders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66" w:type="dxa"/>
            <w:tcBorders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90" w:type="dxa"/>
            <w:tcBorders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47E42">
            <w:pPr>
              <w:spacing w:line="240" w:lineRule="auto"/>
              <w:ind w:left="-108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136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615,4</w:t>
            </w:r>
          </w:p>
        </w:tc>
      </w:tr>
      <w:tr w:rsidR="00AB46C1" w:rsidRPr="00E43F24" w:rsidTr="00C257B7">
        <w:trPr>
          <w:trHeight w:val="31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в том числе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AB46C1" w:rsidRPr="00E43F24" w:rsidTr="00C47E42">
        <w:trPr>
          <w:trHeight w:val="37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47E42">
            <w:pPr>
              <w:spacing w:line="240" w:lineRule="auto"/>
              <w:ind w:left="-108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141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80</w:t>
            </w:r>
            <w:r w:rsidRPr="00C257B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AB46C1" w:rsidRPr="00E43F24" w:rsidTr="00C47E42">
        <w:trPr>
          <w:trHeight w:val="915"/>
        </w:trPr>
        <w:tc>
          <w:tcPr>
            <w:tcW w:w="412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муниципальных  образований</w:t>
            </w:r>
          </w:p>
        </w:tc>
        <w:tc>
          <w:tcPr>
            <w:tcW w:w="66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6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965,0</w:t>
            </w:r>
          </w:p>
        </w:tc>
      </w:tr>
      <w:tr w:rsidR="00AB46C1" w:rsidRPr="00E43F24" w:rsidTr="00C47E42">
        <w:trPr>
          <w:trHeight w:val="390"/>
        </w:trPr>
        <w:tc>
          <w:tcPr>
            <w:tcW w:w="41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6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B46C1" w:rsidRPr="00E43F24" w:rsidTr="00C47E42">
        <w:trPr>
          <w:trHeight w:val="127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 функций органов государственной  власти  субъектов РФ и органов  местного  самоуправления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0020000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965,0</w:t>
            </w:r>
          </w:p>
        </w:tc>
      </w:tr>
      <w:tr w:rsidR="00AB46C1" w:rsidRPr="00E43F24" w:rsidTr="00C47E42">
        <w:trPr>
          <w:trHeight w:val="585"/>
        </w:trPr>
        <w:tc>
          <w:tcPr>
            <w:tcW w:w="412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Высшее должностное  лицо  субъекта  РФ  (глава муниципального образования) </w:t>
            </w:r>
          </w:p>
        </w:tc>
        <w:tc>
          <w:tcPr>
            <w:tcW w:w="66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6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0020100</w:t>
            </w:r>
          </w:p>
        </w:tc>
        <w:tc>
          <w:tcPr>
            <w:tcW w:w="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965,0</w:t>
            </w:r>
          </w:p>
        </w:tc>
      </w:tr>
      <w:tr w:rsidR="00AB46C1" w:rsidRPr="00E43F24" w:rsidTr="00C47E42">
        <w:trPr>
          <w:trHeight w:val="360"/>
        </w:trPr>
        <w:tc>
          <w:tcPr>
            <w:tcW w:w="41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6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B46C1" w:rsidRPr="00E43F24" w:rsidTr="00C47E42">
        <w:trPr>
          <w:trHeight w:val="945"/>
        </w:trPr>
        <w:tc>
          <w:tcPr>
            <w:tcW w:w="412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Выполнение  функций государственными  органами (органами местного самоуправления)</w:t>
            </w:r>
          </w:p>
        </w:tc>
        <w:tc>
          <w:tcPr>
            <w:tcW w:w="66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6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0020100</w:t>
            </w:r>
          </w:p>
        </w:tc>
        <w:tc>
          <w:tcPr>
            <w:tcW w:w="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012</w:t>
            </w:r>
          </w:p>
        </w:tc>
        <w:tc>
          <w:tcPr>
            <w:tcW w:w="179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965,0</w:t>
            </w:r>
          </w:p>
        </w:tc>
      </w:tr>
      <w:tr w:rsidR="00AB46C1" w:rsidRPr="00E43F24" w:rsidTr="00C47E42">
        <w:trPr>
          <w:trHeight w:val="322"/>
        </w:trPr>
        <w:tc>
          <w:tcPr>
            <w:tcW w:w="41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6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B46C1" w:rsidRPr="00E43F24" w:rsidTr="00C47E42">
        <w:trPr>
          <w:trHeight w:val="416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47E42" w:rsidRDefault="00AB46C1" w:rsidP="00C47E42">
            <w:pPr>
              <w:tabs>
                <w:tab w:val="left" w:pos="2655"/>
              </w:tabs>
              <w:ind w:left="-108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Функционирование </w:t>
            </w:r>
            <w:r w:rsidRPr="00C47E42">
              <w:rPr>
                <w:rFonts w:ascii="Times New Roman" w:hAnsi="Times New Roman"/>
                <w:sz w:val="28"/>
                <w:szCs w:val="28"/>
                <w:lang w:eastAsia="ru-RU"/>
              </w:rPr>
              <w:t>законодател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ьных (представительных) органов </w:t>
            </w:r>
            <w:r w:rsidRPr="00C47E42">
              <w:rPr>
                <w:rFonts w:ascii="Times New Roman" w:hAnsi="Times New Roman"/>
                <w:sz w:val="28"/>
                <w:szCs w:val="28"/>
                <w:lang w:eastAsia="ru-RU"/>
              </w:rPr>
              <w:t>государственной власти и представительных органов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C47E42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муниципальных образований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B46C1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B46C1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B46C1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B46C1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B46C1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B46C1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B46C1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B46C1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B46C1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B46C1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B46C1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B46C1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B46C1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B46C1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B46C1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B46C1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B46C1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B46C1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B46C1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B46C1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65,0</w:t>
            </w:r>
          </w:p>
        </w:tc>
      </w:tr>
      <w:tr w:rsidR="00AB46C1" w:rsidRPr="00E43F24" w:rsidTr="00C47E42">
        <w:trPr>
          <w:trHeight w:val="703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47E42" w:rsidRDefault="00AB46C1" w:rsidP="00C47E42">
            <w:pPr>
              <w:tabs>
                <w:tab w:val="left" w:pos="1020"/>
              </w:tabs>
              <w:ind w:left="-108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7E4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Руководство и управление в сфере установленных функций   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47E4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0020000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65,0</w:t>
            </w:r>
          </w:p>
        </w:tc>
      </w:tr>
      <w:tr w:rsidR="00AB46C1" w:rsidRPr="00E43F24" w:rsidTr="00C47E42">
        <w:trPr>
          <w:trHeight w:val="374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47E42" w:rsidRDefault="00AB46C1" w:rsidP="00C47E42">
            <w:pPr>
              <w:ind w:left="-108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7E4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Центральный аппарат  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0020400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65,0</w:t>
            </w:r>
          </w:p>
        </w:tc>
      </w:tr>
      <w:tr w:rsidR="00AB46C1" w:rsidRPr="00E43F24" w:rsidTr="00C47E42">
        <w:trPr>
          <w:trHeight w:val="690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47E42" w:rsidRDefault="00AB46C1" w:rsidP="00C47E42">
            <w:pPr>
              <w:ind w:left="-108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7E42">
              <w:rPr>
                <w:rFonts w:ascii="Times New Roman" w:hAnsi="Times New Roman"/>
                <w:sz w:val="28"/>
                <w:szCs w:val="28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0020400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012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65,0</w:t>
            </w:r>
          </w:p>
        </w:tc>
      </w:tr>
      <w:tr w:rsidR="00AB46C1" w:rsidRPr="00E43F24" w:rsidTr="00C47E42">
        <w:trPr>
          <w:trHeight w:val="1275"/>
        </w:trPr>
        <w:tc>
          <w:tcPr>
            <w:tcW w:w="412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66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6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7890,7</w:t>
            </w:r>
          </w:p>
        </w:tc>
      </w:tr>
      <w:tr w:rsidR="00AB46C1" w:rsidRPr="00E43F24" w:rsidTr="00C47E42">
        <w:trPr>
          <w:trHeight w:val="322"/>
        </w:trPr>
        <w:tc>
          <w:tcPr>
            <w:tcW w:w="41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6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B46C1" w:rsidRPr="00E43F24" w:rsidTr="00C47E42">
        <w:trPr>
          <w:trHeight w:val="130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 функций органов государственной  власти  субъектов РФ и органов  местного  самоуправления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0020000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7883,0</w:t>
            </w:r>
          </w:p>
        </w:tc>
      </w:tr>
      <w:tr w:rsidR="00AB46C1" w:rsidRPr="00E43F24" w:rsidTr="00C47E42">
        <w:trPr>
          <w:trHeight w:val="34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0020400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7883,0</w:t>
            </w:r>
          </w:p>
        </w:tc>
      </w:tr>
      <w:tr w:rsidR="00AB46C1" w:rsidRPr="00E43F24" w:rsidTr="00C47E42">
        <w:trPr>
          <w:trHeight w:val="97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Выполнение функций  государственными  органами (местного самоуправления)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0020400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012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7883,0</w:t>
            </w:r>
          </w:p>
        </w:tc>
      </w:tr>
      <w:tr w:rsidR="00AB46C1" w:rsidRPr="00E43F24" w:rsidTr="00C47E42">
        <w:trPr>
          <w:trHeight w:val="64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Создание  и организация  деятельности  административных комиссий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0029500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7,7</w:t>
            </w:r>
          </w:p>
        </w:tc>
      </w:tr>
      <w:tr w:rsidR="00AB46C1" w:rsidRPr="00E43F24" w:rsidTr="00C47E42">
        <w:trPr>
          <w:trHeight w:val="97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Выполнение функций  государственными органами (органами  местного  самоуправления) 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0029500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012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7,7</w:t>
            </w:r>
          </w:p>
        </w:tc>
      </w:tr>
      <w:tr w:rsidR="00AB46C1" w:rsidRPr="00E43F24" w:rsidTr="00C47E42">
        <w:trPr>
          <w:trHeight w:val="1260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</w:tr>
      <w:tr w:rsidR="00AB46C1" w:rsidRPr="00E43F24" w:rsidTr="00C47E42">
        <w:trPr>
          <w:trHeight w:val="61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Руководство и управление в сфере установленных  функций 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0020000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B46C1" w:rsidRPr="00E43F24" w:rsidTr="00C47E42">
        <w:trPr>
          <w:trHeight w:val="330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0020400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</w:tr>
      <w:tr w:rsidR="00AB46C1" w:rsidRPr="00E43F24" w:rsidTr="00C47E42">
        <w:trPr>
          <w:trHeight w:val="330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0020400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017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</w:tr>
      <w:tr w:rsidR="00AB46C1" w:rsidRPr="00E43F24" w:rsidTr="00C47E42">
        <w:trPr>
          <w:trHeight w:val="330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Резервные  фонды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150,0</w:t>
            </w:r>
          </w:p>
        </w:tc>
      </w:tr>
      <w:tr w:rsidR="00AB46C1" w:rsidRPr="00E43F24" w:rsidTr="00C47E42">
        <w:trPr>
          <w:trHeight w:val="330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Резервные фонды 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0700000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150,0</w:t>
            </w:r>
          </w:p>
        </w:tc>
      </w:tr>
      <w:tr w:rsidR="00AB46C1" w:rsidRPr="00E43F24" w:rsidTr="00C47E42">
        <w:trPr>
          <w:trHeight w:val="94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Резервные  фонды органов  исполнительной  власти субъектов  РФ (местных  администраций)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0700400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150,0</w:t>
            </w:r>
          </w:p>
        </w:tc>
      </w:tr>
      <w:tr w:rsidR="00AB46C1" w:rsidRPr="00E43F24" w:rsidTr="00C47E42">
        <w:trPr>
          <w:trHeight w:val="34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Прочие  расходы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0700400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013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150,0</w:t>
            </w:r>
          </w:p>
        </w:tc>
      </w:tr>
      <w:tr w:rsidR="00AB46C1" w:rsidRPr="00E43F24" w:rsidTr="00C47E42">
        <w:trPr>
          <w:trHeight w:val="40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4910,0</w:t>
            </w:r>
          </w:p>
        </w:tc>
      </w:tr>
      <w:tr w:rsidR="00AB46C1" w:rsidRPr="00E43F24" w:rsidTr="00C47E42">
        <w:trPr>
          <w:trHeight w:val="130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 функций органов государственной  власти  субъектов РФ и органов  местного  самоуправления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0020000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4030,0</w:t>
            </w:r>
          </w:p>
        </w:tc>
      </w:tr>
      <w:tr w:rsidR="00AB46C1" w:rsidRPr="00E43F24" w:rsidTr="00C47E42">
        <w:trPr>
          <w:trHeight w:val="660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0029900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4030,0</w:t>
            </w:r>
          </w:p>
        </w:tc>
      </w:tr>
      <w:tr w:rsidR="00AB46C1" w:rsidRPr="00E43F24" w:rsidTr="00C47E42">
        <w:trPr>
          <w:trHeight w:val="64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Выполнение муниципального задания,  в том числе содержание имущества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0029901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4030,0</w:t>
            </w:r>
          </w:p>
        </w:tc>
      </w:tr>
      <w:tr w:rsidR="00AB46C1" w:rsidRPr="00E43F24" w:rsidTr="00C257B7">
        <w:trPr>
          <w:trHeight w:val="660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Обеспечение выполнения функций казенных учреждений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0029901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013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4030,0</w:t>
            </w:r>
          </w:p>
        </w:tc>
      </w:tr>
      <w:tr w:rsidR="00AB46C1" w:rsidRPr="00E43F24" w:rsidTr="00C257B7">
        <w:trPr>
          <w:trHeight w:val="1290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Реализация государственной политики в области приватизации и управления государственной и муниципальной собственностью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0900000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</w:tr>
      <w:tr w:rsidR="00AB46C1" w:rsidRPr="00E43F24" w:rsidTr="00C257B7">
        <w:trPr>
          <w:trHeight w:val="1230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0900200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</w:tr>
      <w:tr w:rsidR="00AB46C1" w:rsidRPr="00E43F24" w:rsidTr="00C257B7">
        <w:trPr>
          <w:trHeight w:val="360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Прочие расходы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0900200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013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</w:tr>
      <w:tr w:rsidR="00AB46C1" w:rsidRPr="00E43F24" w:rsidTr="00C257B7">
        <w:trPr>
          <w:trHeight w:val="1290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Реализация государственных функций связанных с общегосударственным управлением (органов  местного  самоуправления)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B46C1" w:rsidRPr="00E43F24" w:rsidTr="00C257B7">
        <w:trPr>
          <w:trHeight w:val="630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Выполнение других обязательств государства 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0920300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</w:tr>
      <w:tr w:rsidR="00AB46C1" w:rsidRPr="00E43F24" w:rsidTr="00C257B7">
        <w:trPr>
          <w:trHeight w:val="37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Прочие расходы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0920300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013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</w:tr>
      <w:tr w:rsidR="00AB46C1" w:rsidRPr="00E43F24" w:rsidTr="00C257B7">
        <w:trPr>
          <w:trHeight w:val="660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7950000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280,0</w:t>
            </w:r>
          </w:p>
        </w:tc>
      </w:tr>
      <w:tr w:rsidR="00AB46C1" w:rsidRPr="00E43F24" w:rsidTr="00C257B7">
        <w:trPr>
          <w:trHeight w:val="600"/>
        </w:trPr>
        <w:tc>
          <w:tcPr>
            <w:tcW w:w="412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Целевые  программы Выселковского  сельского  поселения</w:t>
            </w:r>
          </w:p>
        </w:tc>
        <w:tc>
          <w:tcPr>
            <w:tcW w:w="66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6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7959400</w:t>
            </w:r>
          </w:p>
        </w:tc>
        <w:tc>
          <w:tcPr>
            <w:tcW w:w="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280,0</w:t>
            </w:r>
          </w:p>
        </w:tc>
      </w:tr>
      <w:tr w:rsidR="00AB46C1" w:rsidRPr="00E43F24" w:rsidTr="00C257B7">
        <w:trPr>
          <w:trHeight w:val="322"/>
        </w:trPr>
        <w:tc>
          <w:tcPr>
            <w:tcW w:w="41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6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B46C1" w:rsidRPr="00E43F24" w:rsidTr="00C257B7">
        <w:trPr>
          <w:trHeight w:val="127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Целевая программа  «Компьютеризация Выселковского сельского поселения на 2012 год»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7959406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250,0</w:t>
            </w:r>
          </w:p>
        </w:tc>
      </w:tr>
      <w:tr w:rsidR="00AB46C1" w:rsidRPr="00E43F24" w:rsidTr="00C257B7">
        <w:trPr>
          <w:trHeight w:val="31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Прочие  расходы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7959406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013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250,0</w:t>
            </w:r>
          </w:p>
        </w:tc>
      </w:tr>
      <w:tr w:rsidR="00AB46C1" w:rsidRPr="00E43F24" w:rsidTr="00C257B7">
        <w:trPr>
          <w:trHeight w:val="160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Долгосрочная целевая программа "Развитие муниципальной службы в муниципальном образовании Выселковского сельского поселения" на 2011-2012 годы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7959411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30,0</w:t>
            </w:r>
          </w:p>
        </w:tc>
      </w:tr>
      <w:tr w:rsidR="00AB46C1" w:rsidRPr="00E43F24" w:rsidTr="00C257B7">
        <w:trPr>
          <w:trHeight w:val="270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Прочие  расходы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7959411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013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30,0</w:t>
            </w:r>
          </w:p>
        </w:tc>
      </w:tr>
      <w:tr w:rsidR="00AB46C1" w:rsidRPr="00E43F24" w:rsidTr="00C257B7">
        <w:trPr>
          <w:trHeight w:val="34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22,0</w:t>
            </w:r>
          </w:p>
        </w:tc>
      </w:tr>
      <w:tr w:rsidR="00AB46C1" w:rsidRPr="00E43F24" w:rsidTr="00C257B7">
        <w:trPr>
          <w:trHeight w:val="630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22,0</w:t>
            </w:r>
          </w:p>
        </w:tc>
      </w:tr>
      <w:tr w:rsidR="00AB46C1" w:rsidRPr="00E43F24" w:rsidTr="00C257B7">
        <w:trPr>
          <w:trHeight w:val="960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2090000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22,0</w:t>
            </w:r>
          </w:p>
        </w:tc>
      </w:tr>
      <w:tr w:rsidR="00AB46C1" w:rsidRPr="00E43F24" w:rsidTr="00C257B7">
        <w:trPr>
          <w:trHeight w:val="94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Мероприятия по обеспечению  мобилизационной готовности экономики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2090100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22,0</w:t>
            </w:r>
          </w:p>
        </w:tc>
      </w:tr>
      <w:tr w:rsidR="00AB46C1" w:rsidRPr="00E43F24" w:rsidTr="00C257B7">
        <w:trPr>
          <w:trHeight w:val="360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Прочие расходы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2090100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013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22,0</w:t>
            </w:r>
          </w:p>
        </w:tc>
      </w:tr>
      <w:tr w:rsidR="00AB46C1" w:rsidRPr="00E43F24" w:rsidTr="00C257B7">
        <w:trPr>
          <w:trHeight w:val="690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 деятельность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2252,0</w:t>
            </w:r>
          </w:p>
        </w:tc>
      </w:tr>
      <w:tr w:rsidR="00AB46C1" w:rsidRPr="00E43F24" w:rsidTr="00C257B7">
        <w:trPr>
          <w:trHeight w:val="960"/>
        </w:trPr>
        <w:tc>
          <w:tcPr>
            <w:tcW w:w="412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Защита  населения  и территории от  чрезвычайных  ситуаций  природного  и техногенного характера, гражданская  оборона</w:t>
            </w:r>
          </w:p>
        </w:tc>
        <w:tc>
          <w:tcPr>
            <w:tcW w:w="66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16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1302,0</w:t>
            </w:r>
          </w:p>
        </w:tc>
      </w:tr>
      <w:tr w:rsidR="00AB46C1" w:rsidRPr="00E43F24" w:rsidTr="00C257B7">
        <w:trPr>
          <w:trHeight w:val="322"/>
        </w:trPr>
        <w:tc>
          <w:tcPr>
            <w:tcW w:w="41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6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B46C1" w:rsidRPr="00E43F24" w:rsidTr="00C257B7">
        <w:trPr>
          <w:trHeight w:val="100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Мероприятия по предупреждению и ликвидации последствий чрезвычайных ситуаций и стихийных бедствий 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2180000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220,0</w:t>
            </w:r>
          </w:p>
        </w:tc>
      </w:tr>
      <w:tr w:rsidR="00AB46C1" w:rsidRPr="00E43F24" w:rsidTr="00C257B7">
        <w:trPr>
          <w:trHeight w:val="1245"/>
        </w:trPr>
        <w:tc>
          <w:tcPr>
            <w:tcW w:w="412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66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16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2180100</w:t>
            </w:r>
          </w:p>
        </w:tc>
        <w:tc>
          <w:tcPr>
            <w:tcW w:w="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220,0</w:t>
            </w:r>
          </w:p>
        </w:tc>
      </w:tr>
      <w:tr w:rsidR="00AB46C1" w:rsidRPr="00E43F24" w:rsidTr="00C257B7">
        <w:trPr>
          <w:trHeight w:val="322"/>
        </w:trPr>
        <w:tc>
          <w:tcPr>
            <w:tcW w:w="41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6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B46C1" w:rsidRPr="00E43F24" w:rsidTr="00C257B7">
        <w:trPr>
          <w:trHeight w:val="1260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ликвидация последствий  чрезвычайных  ситуаций в границах поселения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2180101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120,0</w:t>
            </w:r>
          </w:p>
        </w:tc>
      </w:tr>
      <w:tr w:rsidR="00AB46C1" w:rsidRPr="00E43F24" w:rsidTr="00C257B7">
        <w:trPr>
          <w:trHeight w:val="31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Прочие  расходы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2180101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013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120,0</w:t>
            </w:r>
          </w:p>
        </w:tc>
      </w:tr>
      <w:tr w:rsidR="00AB46C1" w:rsidRPr="00E43F24" w:rsidTr="00C257B7">
        <w:trPr>
          <w:trHeight w:val="930"/>
        </w:trPr>
        <w:tc>
          <w:tcPr>
            <w:tcW w:w="412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Осуществление мероприятий  по   обеспечению безопасности людей на водных  объектах, охране  их  жизни   и здоровья</w:t>
            </w:r>
          </w:p>
        </w:tc>
        <w:tc>
          <w:tcPr>
            <w:tcW w:w="66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16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2180102</w:t>
            </w:r>
          </w:p>
        </w:tc>
        <w:tc>
          <w:tcPr>
            <w:tcW w:w="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AB46C1" w:rsidRPr="00E43F24" w:rsidTr="00C257B7">
        <w:trPr>
          <w:trHeight w:val="322"/>
        </w:trPr>
        <w:tc>
          <w:tcPr>
            <w:tcW w:w="41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6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B46C1" w:rsidRPr="00E43F24" w:rsidTr="00C257B7">
        <w:trPr>
          <w:trHeight w:val="31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Прочие  расходы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2180102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013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AB46C1" w:rsidRPr="00E43F24" w:rsidTr="00C257B7">
        <w:trPr>
          <w:trHeight w:val="630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Поисковые и аварийно-спасательные  учреждения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3020000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1082,0</w:t>
            </w:r>
          </w:p>
        </w:tc>
      </w:tr>
      <w:tr w:rsidR="00AB46C1" w:rsidRPr="00E43F24" w:rsidTr="00C257B7">
        <w:trPr>
          <w:trHeight w:val="645"/>
        </w:trPr>
        <w:tc>
          <w:tcPr>
            <w:tcW w:w="412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Обеспечение деятельности  подведомственных  учреждений</w:t>
            </w:r>
          </w:p>
        </w:tc>
        <w:tc>
          <w:tcPr>
            <w:tcW w:w="66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16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3029900</w:t>
            </w:r>
          </w:p>
        </w:tc>
        <w:tc>
          <w:tcPr>
            <w:tcW w:w="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1082,0</w:t>
            </w:r>
          </w:p>
        </w:tc>
      </w:tr>
      <w:tr w:rsidR="00AB46C1" w:rsidRPr="00E43F24" w:rsidTr="00C257B7">
        <w:trPr>
          <w:trHeight w:val="322"/>
        </w:trPr>
        <w:tc>
          <w:tcPr>
            <w:tcW w:w="41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6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B46C1" w:rsidRPr="00E43F24" w:rsidTr="00C257B7">
        <w:trPr>
          <w:trHeight w:val="360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3029900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017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1082,0</w:t>
            </w:r>
          </w:p>
        </w:tc>
      </w:tr>
      <w:tr w:rsidR="00AB46C1" w:rsidRPr="00E43F24" w:rsidTr="00C257B7">
        <w:trPr>
          <w:trHeight w:val="97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950,0</w:t>
            </w:r>
          </w:p>
        </w:tc>
      </w:tr>
      <w:tr w:rsidR="00AB46C1" w:rsidRPr="00E43F24" w:rsidTr="00C257B7">
        <w:trPr>
          <w:trHeight w:val="1260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Реализация других функций, связанных с обеспечением национальной безопасности и правоохранительной  деятельности 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2470000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AB46C1" w:rsidRPr="00E43F24" w:rsidTr="00C257B7">
        <w:trPr>
          <w:trHeight w:val="31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Прочие  расходы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2470000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013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AB46C1" w:rsidRPr="00E43F24" w:rsidTr="00C257B7">
        <w:trPr>
          <w:trHeight w:val="630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7950000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650,0</w:t>
            </w:r>
          </w:p>
        </w:tc>
      </w:tr>
      <w:tr w:rsidR="00AB46C1" w:rsidRPr="00E43F24" w:rsidTr="00C257B7">
        <w:trPr>
          <w:trHeight w:val="322"/>
        </w:trPr>
        <w:tc>
          <w:tcPr>
            <w:tcW w:w="412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Целевые  программы Выселковского  сельского  поселения</w:t>
            </w:r>
          </w:p>
        </w:tc>
        <w:tc>
          <w:tcPr>
            <w:tcW w:w="66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16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7959400</w:t>
            </w:r>
          </w:p>
        </w:tc>
        <w:tc>
          <w:tcPr>
            <w:tcW w:w="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650,0</w:t>
            </w:r>
          </w:p>
        </w:tc>
      </w:tr>
      <w:tr w:rsidR="00AB46C1" w:rsidRPr="00E43F24" w:rsidTr="00C257B7">
        <w:trPr>
          <w:trHeight w:val="375"/>
        </w:trPr>
        <w:tc>
          <w:tcPr>
            <w:tcW w:w="41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6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B46C1" w:rsidRPr="00E43F24" w:rsidTr="00C257B7">
        <w:trPr>
          <w:trHeight w:val="1920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Целевая программа «Укрепление правопорядка, профилактика правонарушений, усиление борьбы с преступностью в Выселковском сельском поселении Выселковского района на 2011 - 2012 годы»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B46C1" w:rsidRPr="00E43F24" w:rsidTr="00C257B7">
        <w:trPr>
          <w:trHeight w:val="31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Прочие расходы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7959402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013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650,0</w:t>
            </w:r>
          </w:p>
        </w:tc>
      </w:tr>
      <w:tr w:rsidR="00AB46C1" w:rsidRPr="00E43F24" w:rsidTr="00C257B7">
        <w:trPr>
          <w:trHeight w:val="31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52871,7</w:t>
            </w:r>
          </w:p>
        </w:tc>
      </w:tr>
      <w:tr w:rsidR="00AB46C1" w:rsidRPr="00E43F24" w:rsidTr="00C257B7">
        <w:trPr>
          <w:trHeight w:val="31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Общеэкономические вопросы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360,0</w:t>
            </w:r>
          </w:p>
        </w:tc>
      </w:tr>
      <w:tr w:rsidR="00AB46C1" w:rsidRPr="00E43F24" w:rsidTr="00C257B7">
        <w:trPr>
          <w:trHeight w:val="630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7950000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360,0</w:t>
            </w:r>
          </w:p>
        </w:tc>
      </w:tr>
      <w:tr w:rsidR="00AB46C1" w:rsidRPr="00E43F24" w:rsidTr="00C257B7">
        <w:trPr>
          <w:trHeight w:val="70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Целевые программы Выселковского  сельского поселения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7959400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360,0</w:t>
            </w:r>
          </w:p>
        </w:tc>
      </w:tr>
      <w:tr w:rsidR="00AB46C1" w:rsidRPr="00E43F24" w:rsidTr="00C257B7">
        <w:trPr>
          <w:trHeight w:val="1350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Целевая программа «Содействие занятости населения в Выселковском сельском поселении Выселковского района на 2012 год»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7959410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360,0</w:t>
            </w:r>
          </w:p>
        </w:tc>
      </w:tr>
      <w:tr w:rsidR="00AB46C1" w:rsidRPr="00E43F24" w:rsidTr="00C257B7">
        <w:trPr>
          <w:trHeight w:val="31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Прочие расходы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7959410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013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360,0</w:t>
            </w:r>
          </w:p>
        </w:tc>
      </w:tr>
      <w:tr w:rsidR="00AB46C1" w:rsidRPr="00E43F24" w:rsidTr="00C257B7">
        <w:trPr>
          <w:trHeight w:val="40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47216,7</w:t>
            </w:r>
          </w:p>
        </w:tc>
      </w:tr>
      <w:tr w:rsidR="00AB46C1" w:rsidRPr="00E43F24" w:rsidTr="00C257B7">
        <w:trPr>
          <w:trHeight w:val="31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Дорожное хозяйство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3150000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21309,0</w:t>
            </w:r>
          </w:p>
        </w:tc>
      </w:tr>
      <w:tr w:rsidR="00AB46C1" w:rsidRPr="00E43F24" w:rsidTr="00C257B7">
        <w:trPr>
          <w:trHeight w:val="630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Содержание и управление дорожным хозяйством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3150100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12034,0</w:t>
            </w:r>
          </w:p>
        </w:tc>
      </w:tr>
      <w:tr w:rsidR="00AB46C1" w:rsidRPr="00E43F24" w:rsidTr="00C257B7">
        <w:trPr>
          <w:trHeight w:val="990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3150102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12034,0</w:t>
            </w:r>
          </w:p>
        </w:tc>
      </w:tr>
      <w:tr w:rsidR="00AB46C1" w:rsidRPr="00E43F24" w:rsidTr="00C257B7">
        <w:trPr>
          <w:trHeight w:val="31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Прочие расходы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3150102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013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12034,0</w:t>
            </w:r>
          </w:p>
        </w:tc>
      </w:tr>
      <w:tr w:rsidR="00AB46C1" w:rsidRPr="00E43F24" w:rsidTr="00C257B7">
        <w:trPr>
          <w:trHeight w:val="720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Обеспечение деятельности подведомственных учреждений 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3159900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9275,0</w:t>
            </w:r>
          </w:p>
        </w:tc>
      </w:tr>
      <w:tr w:rsidR="00AB46C1" w:rsidRPr="00E43F24" w:rsidTr="00C257B7">
        <w:trPr>
          <w:trHeight w:val="690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Выполнение муниципального задания, в том числе содержание имущества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3159901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8700,0</w:t>
            </w:r>
          </w:p>
        </w:tc>
      </w:tr>
      <w:tr w:rsidR="00AB46C1" w:rsidRPr="00E43F24" w:rsidTr="00C257B7">
        <w:trPr>
          <w:trHeight w:val="1290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Субсидии бюджетным учреждениям на возмещение нормативных затрат, связанных с оказанием ими муниципальных услуг 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3159901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8700,0</w:t>
            </w:r>
          </w:p>
        </w:tc>
      </w:tr>
      <w:tr w:rsidR="00AB46C1" w:rsidRPr="00E43F24" w:rsidTr="00C257B7">
        <w:trPr>
          <w:trHeight w:val="31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Приобретение оборудования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3159902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575,0</w:t>
            </w:r>
          </w:p>
        </w:tc>
      </w:tr>
      <w:tr w:rsidR="00AB46C1" w:rsidRPr="00E43F24" w:rsidTr="00C257B7">
        <w:trPr>
          <w:trHeight w:val="630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3159902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031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575,0</w:t>
            </w:r>
          </w:p>
        </w:tc>
      </w:tr>
      <w:tr w:rsidR="00AB46C1" w:rsidRPr="00E43F24" w:rsidTr="00C257B7">
        <w:trPr>
          <w:trHeight w:val="630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Иные безвозмездные и безвозвратные перечисления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5200000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25907,7</w:t>
            </w:r>
          </w:p>
        </w:tc>
      </w:tr>
      <w:tr w:rsidR="00AB46C1" w:rsidRPr="00E43F24" w:rsidTr="00C257B7">
        <w:trPr>
          <w:trHeight w:val="330"/>
        </w:trPr>
        <w:tc>
          <w:tcPr>
            <w:tcW w:w="412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Дополнительная помощь местным бюджетам на решение социально значимых вопросов</w:t>
            </w:r>
          </w:p>
        </w:tc>
        <w:tc>
          <w:tcPr>
            <w:tcW w:w="66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16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5205000</w:t>
            </w:r>
          </w:p>
        </w:tc>
        <w:tc>
          <w:tcPr>
            <w:tcW w:w="66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25907,7</w:t>
            </w:r>
          </w:p>
        </w:tc>
      </w:tr>
      <w:tr w:rsidR="00AB46C1" w:rsidRPr="00E43F24" w:rsidTr="00C257B7">
        <w:trPr>
          <w:trHeight w:val="322"/>
        </w:trPr>
        <w:tc>
          <w:tcPr>
            <w:tcW w:w="41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6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B46C1" w:rsidRPr="00E43F24" w:rsidTr="00C257B7">
        <w:trPr>
          <w:trHeight w:val="322"/>
        </w:trPr>
        <w:tc>
          <w:tcPr>
            <w:tcW w:w="41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6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B46C1" w:rsidRPr="00E43F24" w:rsidTr="00C257B7">
        <w:trPr>
          <w:trHeight w:val="31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5205000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017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25907,7</w:t>
            </w:r>
          </w:p>
        </w:tc>
      </w:tr>
      <w:tr w:rsidR="00AB46C1" w:rsidRPr="00E43F24" w:rsidTr="00C257B7">
        <w:trPr>
          <w:trHeight w:val="375"/>
        </w:trPr>
        <w:tc>
          <w:tcPr>
            <w:tcW w:w="412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Другие  вопросы  в области национальной  экономики </w:t>
            </w:r>
          </w:p>
        </w:tc>
        <w:tc>
          <w:tcPr>
            <w:tcW w:w="66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6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5295,0</w:t>
            </w:r>
          </w:p>
        </w:tc>
      </w:tr>
      <w:tr w:rsidR="00AB46C1" w:rsidRPr="00E43F24" w:rsidTr="00C257B7">
        <w:trPr>
          <w:trHeight w:val="322"/>
        </w:trPr>
        <w:tc>
          <w:tcPr>
            <w:tcW w:w="41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6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B46C1" w:rsidRPr="00E43F24" w:rsidTr="00C257B7">
        <w:trPr>
          <w:trHeight w:val="322"/>
        </w:trPr>
        <w:tc>
          <w:tcPr>
            <w:tcW w:w="412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Реализация государственных функций  в области национальной экономики</w:t>
            </w:r>
          </w:p>
        </w:tc>
        <w:tc>
          <w:tcPr>
            <w:tcW w:w="66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6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3400300</w:t>
            </w:r>
          </w:p>
        </w:tc>
        <w:tc>
          <w:tcPr>
            <w:tcW w:w="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379,0</w:t>
            </w:r>
          </w:p>
        </w:tc>
      </w:tr>
      <w:tr w:rsidR="00AB46C1" w:rsidRPr="00E43F24" w:rsidTr="00C257B7">
        <w:trPr>
          <w:trHeight w:val="322"/>
        </w:trPr>
        <w:tc>
          <w:tcPr>
            <w:tcW w:w="41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6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B46C1" w:rsidRPr="00E43F24" w:rsidTr="00C257B7">
        <w:trPr>
          <w:trHeight w:val="31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Прочие расходы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3400300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013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379,0</w:t>
            </w:r>
          </w:p>
        </w:tc>
      </w:tr>
      <w:tr w:rsidR="00AB46C1" w:rsidRPr="00E43F24" w:rsidTr="00C257B7">
        <w:trPr>
          <w:trHeight w:val="390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Ведомственные целевые программы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5240000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4376,0</w:t>
            </w:r>
          </w:p>
        </w:tc>
      </w:tr>
      <w:tr w:rsidR="00AB46C1" w:rsidRPr="00E43F24" w:rsidTr="00C257B7">
        <w:trPr>
          <w:trHeight w:val="1590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Ведомственная целевая программа «О подготовке градостроительной и землеустроительной документации на территории Краснодарского края» на 2012-2014 годы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5241300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4376,0</w:t>
            </w:r>
          </w:p>
        </w:tc>
      </w:tr>
      <w:tr w:rsidR="00AB46C1" w:rsidRPr="00E43F24" w:rsidTr="00C257B7">
        <w:trPr>
          <w:trHeight w:val="31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Прочие расходы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5241300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013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4376,0</w:t>
            </w:r>
          </w:p>
        </w:tc>
      </w:tr>
      <w:tr w:rsidR="00AB46C1" w:rsidRPr="00E43F24" w:rsidTr="00C257B7">
        <w:trPr>
          <w:trHeight w:val="420"/>
        </w:trPr>
        <w:tc>
          <w:tcPr>
            <w:tcW w:w="412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66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6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7950000</w:t>
            </w:r>
          </w:p>
        </w:tc>
        <w:tc>
          <w:tcPr>
            <w:tcW w:w="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540,0</w:t>
            </w:r>
          </w:p>
        </w:tc>
      </w:tr>
      <w:tr w:rsidR="00AB46C1" w:rsidRPr="00E43F24" w:rsidTr="00C257B7">
        <w:trPr>
          <w:trHeight w:val="322"/>
        </w:trPr>
        <w:tc>
          <w:tcPr>
            <w:tcW w:w="41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6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B46C1" w:rsidRPr="00E43F24" w:rsidTr="00C257B7">
        <w:trPr>
          <w:trHeight w:val="330"/>
        </w:trPr>
        <w:tc>
          <w:tcPr>
            <w:tcW w:w="412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Целевые программы Выселковского  сельского поселения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540,0</w:t>
            </w:r>
          </w:p>
        </w:tc>
      </w:tr>
      <w:tr w:rsidR="00AB46C1" w:rsidRPr="00E43F24" w:rsidTr="00C257B7">
        <w:trPr>
          <w:trHeight w:val="315"/>
        </w:trPr>
        <w:tc>
          <w:tcPr>
            <w:tcW w:w="41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7959400</w:t>
            </w:r>
          </w:p>
        </w:tc>
        <w:tc>
          <w:tcPr>
            <w:tcW w:w="6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B46C1" w:rsidRPr="00E43F24" w:rsidTr="00C257B7">
        <w:trPr>
          <w:trHeight w:val="660"/>
        </w:trPr>
        <w:tc>
          <w:tcPr>
            <w:tcW w:w="412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Целевые программы поддержка малого предпринимательства в Выселковском сельском поселении на 2012 год</w:t>
            </w:r>
          </w:p>
        </w:tc>
        <w:tc>
          <w:tcPr>
            <w:tcW w:w="66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6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7959407</w:t>
            </w:r>
          </w:p>
        </w:tc>
        <w:tc>
          <w:tcPr>
            <w:tcW w:w="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240,0</w:t>
            </w:r>
          </w:p>
        </w:tc>
      </w:tr>
      <w:tr w:rsidR="00AB46C1" w:rsidRPr="00E43F24" w:rsidTr="00C257B7">
        <w:trPr>
          <w:trHeight w:val="322"/>
        </w:trPr>
        <w:tc>
          <w:tcPr>
            <w:tcW w:w="41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6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B46C1" w:rsidRPr="00E43F24" w:rsidTr="00C257B7">
        <w:trPr>
          <w:trHeight w:val="31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Прочие  расходы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7959407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013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240,0</w:t>
            </w:r>
          </w:p>
        </w:tc>
      </w:tr>
      <w:tr w:rsidR="00AB46C1" w:rsidRPr="00E43F24" w:rsidTr="00C257B7">
        <w:trPr>
          <w:trHeight w:val="2880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Целевая программа "Проведение работ по формированию и постановке на кадастровый учет земельных участков за счет средств местного бюджета, на которых расположены многоквартирные дома в границах территории Выселковского сельского поселения Выселковского района» на 2009-2012 годы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7959416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AB46C1" w:rsidRPr="00E43F24" w:rsidTr="00C257B7">
        <w:trPr>
          <w:trHeight w:val="31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Прочие расходы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7959416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013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AB46C1" w:rsidRPr="00E43F24" w:rsidTr="00C257B7">
        <w:trPr>
          <w:trHeight w:val="40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Жилищно-коммунальное  хозяйство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20153,5</w:t>
            </w:r>
          </w:p>
        </w:tc>
      </w:tr>
      <w:tr w:rsidR="00AB46C1" w:rsidRPr="00E43F24" w:rsidTr="00C257B7">
        <w:trPr>
          <w:trHeight w:val="31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Жилищное  хозяйство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1258,5</w:t>
            </w:r>
          </w:p>
        </w:tc>
      </w:tr>
      <w:tr w:rsidR="00AB46C1" w:rsidRPr="00E43F24" w:rsidTr="00C257B7">
        <w:trPr>
          <w:trHeight w:val="31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Краевые целевые программы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5220000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898,5</w:t>
            </w:r>
          </w:p>
        </w:tc>
      </w:tr>
      <w:tr w:rsidR="00AB46C1" w:rsidRPr="00E43F24" w:rsidTr="00C257B7">
        <w:trPr>
          <w:trHeight w:val="1590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Долгосрочная целевая программа "Энергосбережение и повышение энергетической эффективности на территории Краснодарского края на период 2011-2020 годов"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5223900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898,5</w:t>
            </w:r>
          </w:p>
        </w:tc>
      </w:tr>
      <w:tr w:rsidR="00AB46C1" w:rsidRPr="00E43F24" w:rsidTr="00C257B7">
        <w:trPr>
          <w:trHeight w:val="330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Субсидии юридическим лицам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5223900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898,5</w:t>
            </w:r>
          </w:p>
        </w:tc>
      </w:tr>
      <w:tr w:rsidR="00AB46C1" w:rsidRPr="00E43F24" w:rsidTr="00C257B7">
        <w:trPr>
          <w:trHeight w:val="630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7950000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360,0</w:t>
            </w:r>
          </w:p>
        </w:tc>
      </w:tr>
      <w:tr w:rsidR="00AB46C1" w:rsidRPr="00E43F24" w:rsidTr="00C257B7">
        <w:trPr>
          <w:trHeight w:val="67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Целевые  программы Выселковского  сельского  поселения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7959400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360,0</w:t>
            </w:r>
          </w:p>
        </w:tc>
      </w:tr>
      <w:tr w:rsidR="00AB46C1" w:rsidRPr="00E43F24" w:rsidTr="00C257B7">
        <w:trPr>
          <w:trHeight w:val="960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Целевая Программа  по защите  населения от  кровососущих насекомых и клещей на 2012 год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7959404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70,0</w:t>
            </w:r>
          </w:p>
        </w:tc>
      </w:tr>
      <w:tr w:rsidR="00AB46C1" w:rsidRPr="00E43F24" w:rsidTr="00C257B7">
        <w:trPr>
          <w:trHeight w:val="31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Прочие расходы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7959404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013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70,0</w:t>
            </w:r>
          </w:p>
        </w:tc>
      </w:tr>
      <w:tr w:rsidR="00AB46C1" w:rsidRPr="00E43F24" w:rsidTr="00C257B7">
        <w:trPr>
          <w:trHeight w:val="2550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Муниципальная адресная  программа «Проведение капитального ремонта многоквартирных домов в муниципальном образовании Выселковское сельское поселение в составе муниципального образования Выселковский район» на 2011-2012 годы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7959417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290,0</w:t>
            </w:r>
          </w:p>
        </w:tc>
      </w:tr>
      <w:tr w:rsidR="00AB46C1" w:rsidRPr="00E43F24" w:rsidTr="00C257B7">
        <w:trPr>
          <w:trHeight w:val="34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Субсидии юридическим лицам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7959417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290,0</w:t>
            </w:r>
          </w:p>
        </w:tc>
      </w:tr>
      <w:tr w:rsidR="00AB46C1" w:rsidRPr="00E43F24" w:rsidTr="00C257B7">
        <w:trPr>
          <w:trHeight w:val="31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9045,0</w:t>
            </w:r>
          </w:p>
        </w:tc>
      </w:tr>
      <w:tr w:rsidR="00AB46C1" w:rsidRPr="00E43F24" w:rsidTr="00C257B7">
        <w:trPr>
          <w:trHeight w:val="630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7950000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5200,0</w:t>
            </w:r>
          </w:p>
        </w:tc>
      </w:tr>
      <w:tr w:rsidR="00AB46C1" w:rsidRPr="00E43F24" w:rsidTr="00C257B7">
        <w:trPr>
          <w:trHeight w:val="64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Целевые  программы Выселковского  сельского  поселения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7959400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5200,0</w:t>
            </w:r>
          </w:p>
        </w:tc>
      </w:tr>
      <w:tr w:rsidR="00AB46C1" w:rsidRPr="00E43F24" w:rsidTr="00C257B7">
        <w:trPr>
          <w:trHeight w:val="1560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Муниципальная целевая программа «Развитие инженерных сетей на территории Выселковского сельского поселения Выселковского района» на 2012-2013 годы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7959401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5200,0</w:t>
            </w:r>
          </w:p>
        </w:tc>
      </w:tr>
      <w:tr w:rsidR="00AB46C1" w:rsidRPr="00E43F24" w:rsidTr="00C257B7">
        <w:trPr>
          <w:trHeight w:val="630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Реконструкция водоснабжения Выселковского сельского поселения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7959401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2800,0</w:t>
            </w:r>
          </w:p>
        </w:tc>
      </w:tr>
      <w:tr w:rsidR="00AB46C1" w:rsidRPr="00E43F24" w:rsidTr="00C257B7">
        <w:trPr>
          <w:trHeight w:val="31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Строительство газопроводов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7959401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918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2400,0</w:t>
            </w:r>
          </w:p>
        </w:tc>
      </w:tr>
      <w:tr w:rsidR="00AB46C1" w:rsidRPr="00E43F24" w:rsidTr="00C257B7">
        <w:trPr>
          <w:trHeight w:val="31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8510000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3845,0</w:t>
            </w:r>
          </w:p>
        </w:tc>
      </w:tr>
      <w:tr w:rsidR="00AB46C1" w:rsidRPr="00E43F24" w:rsidTr="00C257B7">
        <w:trPr>
          <w:trHeight w:val="630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8510500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3845,0</w:t>
            </w:r>
          </w:p>
        </w:tc>
      </w:tr>
      <w:tr w:rsidR="00AB46C1" w:rsidRPr="00E43F24" w:rsidTr="00C257B7">
        <w:trPr>
          <w:trHeight w:val="31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Прочие расходы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8510500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013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845,0</w:t>
            </w:r>
          </w:p>
        </w:tc>
      </w:tr>
      <w:tr w:rsidR="00AB46C1" w:rsidRPr="00E43F24" w:rsidTr="00C257B7">
        <w:trPr>
          <w:trHeight w:val="1620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Взносы Выселковского сельского поселения Выселковского района на формирование уставных фондов муниципальных унитарных предприятий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8510500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948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3000,0</w:t>
            </w:r>
          </w:p>
        </w:tc>
      </w:tr>
      <w:tr w:rsidR="00AB46C1" w:rsidRPr="00E43F24" w:rsidTr="00C257B7">
        <w:trPr>
          <w:trHeight w:val="31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9850,0</w:t>
            </w:r>
          </w:p>
        </w:tc>
      </w:tr>
      <w:tr w:rsidR="00AB46C1" w:rsidRPr="00E43F24" w:rsidTr="00C257B7">
        <w:trPr>
          <w:trHeight w:val="31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6000000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9850,0</w:t>
            </w:r>
          </w:p>
        </w:tc>
      </w:tr>
      <w:tr w:rsidR="00AB46C1" w:rsidRPr="00E43F24" w:rsidTr="00C257B7">
        <w:trPr>
          <w:trHeight w:val="31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Уличное освещение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6000100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6800,0</w:t>
            </w:r>
          </w:p>
        </w:tc>
      </w:tr>
      <w:tr w:rsidR="00AB46C1" w:rsidRPr="00E43F24" w:rsidTr="00C257B7">
        <w:trPr>
          <w:trHeight w:val="31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Прочие  расходы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6000100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013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6800,0</w:t>
            </w:r>
          </w:p>
        </w:tc>
      </w:tr>
      <w:tr w:rsidR="00AB46C1" w:rsidRPr="00E43F24" w:rsidTr="00C257B7">
        <w:trPr>
          <w:trHeight w:val="31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Озеленение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6000300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700,0</w:t>
            </w:r>
          </w:p>
        </w:tc>
      </w:tr>
      <w:tr w:rsidR="00AB46C1" w:rsidRPr="00E43F24" w:rsidTr="00C257B7">
        <w:trPr>
          <w:trHeight w:val="31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Прочие  расходы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6000300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013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700,0</w:t>
            </w:r>
          </w:p>
        </w:tc>
      </w:tr>
      <w:tr w:rsidR="00AB46C1" w:rsidRPr="00E43F24" w:rsidTr="00C257B7">
        <w:trPr>
          <w:trHeight w:val="630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Организация  и содержание мест захоронения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6000400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250,0</w:t>
            </w:r>
          </w:p>
        </w:tc>
      </w:tr>
      <w:tr w:rsidR="00AB46C1" w:rsidRPr="00E43F24" w:rsidTr="00C257B7">
        <w:trPr>
          <w:trHeight w:val="31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Прочие  расходы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6000400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013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250,0</w:t>
            </w:r>
          </w:p>
        </w:tc>
      </w:tr>
      <w:tr w:rsidR="00AB46C1" w:rsidRPr="00E43F24" w:rsidTr="00C257B7">
        <w:trPr>
          <w:trHeight w:val="322"/>
        </w:trPr>
        <w:tc>
          <w:tcPr>
            <w:tcW w:w="412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Организация сбора и вывоза бытовых отходов</w:t>
            </w:r>
          </w:p>
        </w:tc>
        <w:tc>
          <w:tcPr>
            <w:tcW w:w="66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6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6000500</w:t>
            </w:r>
          </w:p>
        </w:tc>
        <w:tc>
          <w:tcPr>
            <w:tcW w:w="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1400,0</w:t>
            </w:r>
          </w:p>
        </w:tc>
      </w:tr>
      <w:tr w:rsidR="00AB46C1" w:rsidRPr="00E43F24" w:rsidTr="00C257B7">
        <w:trPr>
          <w:trHeight w:val="450"/>
        </w:trPr>
        <w:tc>
          <w:tcPr>
            <w:tcW w:w="41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6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B46C1" w:rsidRPr="00E43F24" w:rsidTr="00C257B7">
        <w:trPr>
          <w:trHeight w:val="31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Прочие  расходы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6000500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013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1400,0</w:t>
            </w:r>
          </w:p>
        </w:tc>
      </w:tr>
      <w:tr w:rsidR="00AB46C1" w:rsidRPr="00E43F24" w:rsidTr="00C257B7">
        <w:trPr>
          <w:trHeight w:val="570"/>
        </w:trPr>
        <w:tc>
          <w:tcPr>
            <w:tcW w:w="412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Создание условий массового отдыха жителей поселения и обустройство мест массового отдыха </w:t>
            </w:r>
          </w:p>
        </w:tc>
        <w:tc>
          <w:tcPr>
            <w:tcW w:w="66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6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6000600</w:t>
            </w:r>
          </w:p>
        </w:tc>
        <w:tc>
          <w:tcPr>
            <w:tcW w:w="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700,0</w:t>
            </w:r>
          </w:p>
        </w:tc>
      </w:tr>
      <w:tr w:rsidR="00AB46C1" w:rsidRPr="00E43F24" w:rsidTr="00C257B7">
        <w:trPr>
          <w:trHeight w:val="390"/>
        </w:trPr>
        <w:tc>
          <w:tcPr>
            <w:tcW w:w="41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6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B46C1" w:rsidRPr="00E43F24" w:rsidTr="00C257B7">
        <w:trPr>
          <w:trHeight w:val="31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Прочие  расходы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6000600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013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700,0</w:t>
            </w:r>
          </w:p>
        </w:tc>
      </w:tr>
      <w:tr w:rsidR="00AB46C1" w:rsidRPr="00E43F24" w:rsidTr="00C257B7">
        <w:trPr>
          <w:trHeight w:val="31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AB46C1" w:rsidRPr="00E43F24" w:rsidTr="00C257B7">
        <w:trPr>
          <w:trHeight w:val="322"/>
        </w:trPr>
        <w:tc>
          <w:tcPr>
            <w:tcW w:w="412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66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6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AB46C1" w:rsidRPr="00E43F24" w:rsidTr="00C257B7">
        <w:trPr>
          <w:trHeight w:val="360"/>
        </w:trPr>
        <w:tc>
          <w:tcPr>
            <w:tcW w:w="41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6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B46C1" w:rsidRPr="00E43F24" w:rsidTr="00C257B7">
        <w:trPr>
          <w:trHeight w:val="630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4310100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AB46C1" w:rsidRPr="00E43F24" w:rsidTr="00C257B7">
        <w:trPr>
          <w:trHeight w:val="31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Прочие  расходы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4310100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013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AB46C1" w:rsidRPr="00E43F24" w:rsidTr="00C257B7">
        <w:trPr>
          <w:trHeight w:val="630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7950000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AB46C1" w:rsidRPr="00E43F24" w:rsidTr="00C257B7">
        <w:trPr>
          <w:trHeight w:val="64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Целевые  программы Выселковского  сельского  поселения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7959400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AB46C1" w:rsidRPr="00E43F24" w:rsidTr="00C257B7">
        <w:trPr>
          <w:trHeight w:val="94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Муниципальная целевая программа            «Молодежь Выселковского сельского поселения» на 2012 годы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7959403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AB46C1" w:rsidRPr="00E43F24" w:rsidTr="00C257B7">
        <w:trPr>
          <w:trHeight w:val="31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Прочие  расходы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7959403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013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AB46C1" w:rsidRPr="00E43F24" w:rsidTr="00C257B7">
        <w:trPr>
          <w:trHeight w:val="31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Культура, кинематография 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42040,1</w:t>
            </w:r>
          </w:p>
        </w:tc>
      </w:tr>
      <w:tr w:rsidR="00AB46C1" w:rsidRPr="00E43F24" w:rsidTr="00C257B7">
        <w:trPr>
          <w:trHeight w:val="31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42040,1</w:t>
            </w:r>
          </w:p>
        </w:tc>
      </w:tr>
      <w:tr w:rsidR="00AB46C1" w:rsidRPr="00E43F24" w:rsidTr="00C257B7">
        <w:trPr>
          <w:trHeight w:val="97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Дворцы и дома культуры, другие  учреждения  и средства  массовой  информации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4400000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17350,0</w:t>
            </w:r>
          </w:p>
        </w:tc>
      </w:tr>
      <w:tr w:rsidR="00AB46C1" w:rsidRPr="00E43F24" w:rsidTr="00C257B7">
        <w:trPr>
          <w:trHeight w:val="64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Обеспечение деятельности подведомственных учреждений 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4409900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17350,0</w:t>
            </w:r>
          </w:p>
        </w:tc>
      </w:tr>
      <w:tr w:rsidR="00AB46C1" w:rsidRPr="00E43F24" w:rsidTr="00C257B7">
        <w:trPr>
          <w:trHeight w:val="660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Выполнение муниципального задания, в том числе содержание имущества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4409901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16950,0</w:t>
            </w:r>
          </w:p>
        </w:tc>
      </w:tr>
      <w:tr w:rsidR="00AB46C1" w:rsidRPr="00E43F24" w:rsidTr="00C257B7">
        <w:trPr>
          <w:trHeight w:val="1290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Субсидии бюджетным учреждениям на возмещение нормативных затрат, связанных с оказанием ими муниципальных услуг 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4409901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16950,0</w:t>
            </w:r>
          </w:p>
        </w:tc>
      </w:tr>
      <w:tr w:rsidR="00AB46C1" w:rsidRPr="00E43F24" w:rsidTr="00C257B7">
        <w:trPr>
          <w:trHeight w:val="31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Приобретение оборудования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4409902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</w:tr>
      <w:tr w:rsidR="00AB46C1" w:rsidRPr="00E43F24" w:rsidTr="00C257B7">
        <w:trPr>
          <w:trHeight w:val="630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4409902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031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</w:tr>
      <w:tr w:rsidR="00AB46C1" w:rsidRPr="00E43F24" w:rsidTr="00C257B7">
        <w:trPr>
          <w:trHeight w:val="31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Библиотеки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4420000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6310,0</w:t>
            </w:r>
          </w:p>
        </w:tc>
      </w:tr>
      <w:tr w:rsidR="00AB46C1" w:rsidRPr="00E43F24" w:rsidTr="00C257B7">
        <w:trPr>
          <w:trHeight w:val="64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4429900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6310,0</w:t>
            </w:r>
          </w:p>
        </w:tc>
      </w:tr>
      <w:tr w:rsidR="00AB46C1" w:rsidRPr="00E43F24" w:rsidTr="00C257B7">
        <w:trPr>
          <w:trHeight w:val="67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Выполнение муниципального задания, в том числе содержание имущества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4429901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6060,0</w:t>
            </w:r>
          </w:p>
        </w:tc>
      </w:tr>
      <w:tr w:rsidR="00AB46C1" w:rsidRPr="00E43F24" w:rsidTr="00C257B7">
        <w:trPr>
          <w:trHeight w:val="1290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 на возмещение нормативных затрат, связанных с оказанием ими муниципальных услуг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4429901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6060,0</w:t>
            </w:r>
          </w:p>
        </w:tc>
      </w:tr>
      <w:tr w:rsidR="00AB46C1" w:rsidRPr="00E43F24" w:rsidTr="00C257B7">
        <w:trPr>
          <w:trHeight w:val="31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Приобретение оборудования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4429902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250,0</w:t>
            </w:r>
          </w:p>
        </w:tc>
      </w:tr>
      <w:tr w:rsidR="00AB46C1" w:rsidRPr="00E43F24" w:rsidTr="00C257B7">
        <w:trPr>
          <w:trHeight w:val="630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4429902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031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250,0</w:t>
            </w:r>
          </w:p>
        </w:tc>
      </w:tr>
      <w:tr w:rsidR="00AB46C1" w:rsidRPr="00E43F24" w:rsidTr="00C257B7">
        <w:trPr>
          <w:trHeight w:val="645"/>
        </w:trPr>
        <w:tc>
          <w:tcPr>
            <w:tcW w:w="412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Мероприятия в сфере культуры, кинематографии и средств массовой информации </w:t>
            </w:r>
          </w:p>
        </w:tc>
        <w:tc>
          <w:tcPr>
            <w:tcW w:w="66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6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4500000</w:t>
            </w:r>
          </w:p>
        </w:tc>
        <w:tc>
          <w:tcPr>
            <w:tcW w:w="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</w:tr>
      <w:tr w:rsidR="00AB46C1" w:rsidRPr="00E43F24" w:rsidTr="00C257B7">
        <w:trPr>
          <w:trHeight w:val="322"/>
        </w:trPr>
        <w:tc>
          <w:tcPr>
            <w:tcW w:w="41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6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B46C1" w:rsidRPr="00E43F24" w:rsidTr="00C257B7">
        <w:trPr>
          <w:trHeight w:val="660"/>
        </w:trPr>
        <w:tc>
          <w:tcPr>
            <w:tcW w:w="412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Государственная поддержка в сфере культуры, кинематографии и средств массовой информации</w:t>
            </w:r>
          </w:p>
        </w:tc>
        <w:tc>
          <w:tcPr>
            <w:tcW w:w="66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6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4508500</w:t>
            </w:r>
          </w:p>
        </w:tc>
        <w:tc>
          <w:tcPr>
            <w:tcW w:w="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</w:tr>
      <w:tr w:rsidR="00AB46C1" w:rsidRPr="00E43F24" w:rsidTr="00C257B7">
        <w:trPr>
          <w:trHeight w:val="322"/>
        </w:trPr>
        <w:tc>
          <w:tcPr>
            <w:tcW w:w="41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6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B46C1" w:rsidRPr="00E43F24" w:rsidTr="00C257B7">
        <w:trPr>
          <w:trHeight w:val="31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Прочие  расходы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4508500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013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</w:tr>
      <w:tr w:rsidR="00AB46C1" w:rsidRPr="00E43F24" w:rsidTr="00C257B7">
        <w:trPr>
          <w:trHeight w:val="322"/>
        </w:trPr>
        <w:tc>
          <w:tcPr>
            <w:tcW w:w="412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Иные безвозмездные и безвозвратные перечисления</w:t>
            </w:r>
          </w:p>
        </w:tc>
        <w:tc>
          <w:tcPr>
            <w:tcW w:w="66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6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5200000</w:t>
            </w:r>
          </w:p>
        </w:tc>
        <w:tc>
          <w:tcPr>
            <w:tcW w:w="66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15981,1</w:t>
            </w:r>
          </w:p>
        </w:tc>
      </w:tr>
      <w:tr w:rsidR="00AB46C1" w:rsidRPr="00E43F24" w:rsidTr="00C257B7">
        <w:trPr>
          <w:trHeight w:val="322"/>
        </w:trPr>
        <w:tc>
          <w:tcPr>
            <w:tcW w:w="41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6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B46C1" w:rsidRPr="00E43F24" w:rsidTr="00C257B7">
        <w:trPr>
          <w:trHeight w:val="480"/>
        </w:trPr>
        <w:tc>
          <w:tcPr>
            <w:tcW w:w="412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Дополнительная помощь местным бюджетам на решение социально значимых вопросов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6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5205000</w:t>
            </w:r>
          </w:p>
        </w:tc>
        <w:tc>
          <w:tcPr>
            <w:tcW w:w="66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15981,1</w:t>
            </w:r>
          </w:p>
        </w:tc>
      </w:tr>
      <w:tr w:rsidR="00AB46C1" w:rsidRPr="00E43F24" w:rsidTr="00C257B7">
        <w:trPr>
          <w:trHeight w:val="315"/>
        </w:trPr>
        <w:tc>
          <w:tcPr>
            <w:tcW w:w="41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6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B46C1" w:rsidRPr="00E43F24" w:rsidTr="00C257B7">
        <w:trPr>
          <w:trHeight w:val="315"/>
        </w:trPr>
        <w:tc>
          <w:tcPr>
            <w:tcW w:w="41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6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B46C1" w:rsidRPr="00E43F24" w:rsidTr="00C257B7">
        <w:trPr>
          <w:trHeight w:val="31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5205000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017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15981,1</w:t>
            </w:r>
          </w:p>
        </w:tc>
      </w:tr>
      <w:tr w:rsidR="00AB46C1" w:rsidRPr="00E43F24" w:rsidTr="00C257B7">
        <w:trPr>
          <w:trHeight w:val="31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Краевые целевые программы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5220000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1699,0</w:t>
            </w:r>
          </w:p>
        </w:tc>
      </w:tr>
      <w:tr w:rsidR="00AB46C1" w:rsidRPr="00E43F24" w:rsidTr="00C257B7">
        <w:trPr>
          <w:trHeight w:val="157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hyperlink r:id="rId4" w:history="1">
              <w:r w:rsidRPr="00C257B7">
                <w:rPr>
                  <w:rFonts w:ascii="Times New Roman" w:hAnsi="Times New Roman"/>
                  <w:sz w:val="28"/>
                  <w:szCs w:val="28"/>
                  <w:lang w:eastAsia="ru-RU"/>
                </w:rPr>
                <w:t>Долгосрочная краевая целевая программа "Кадровое обеспечение сферы культуры и искусства Краснодарского края" на 2011 - 2013 годы</w:t>
              </w:r>
            </w:hyperlink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5223800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1699,0</w:t>
            </w:r>
          </w:p>
        </w:tc>
      </w:tr>
      <w:tr w:rsidR="00AB46C1" w:rsidRPr="00E43F24" w:rsidTr="00C257B7">
        <w:trPr>
          <w:trHeight w:val="1950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hyperlink r:id="rId5" w:history="1">
              <w:r w:rsidRPr="00C257B7">
                <w:rPr>
                  <w:rFonts w:ascii="Times New Roman" w:hAnsi="Times New Roman"/>
                  <w:sz w:val="28"/>
                  <w:szCs w:val="28"/>
                  <w:lang w:eastAsia="ru-RU"/>
                </w:rPr>
                <w:t>Реализация других мероприятий долгосрочной краевой целевой программы "Кадровое обеспечение сферы культуры и искусства Краснодарского края" на 2011 - 2013 годы</w:t>
              </w:r>
            </w:hyperlink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5223804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1699,0</w:t>
            </w:r>
          </w:p>
        </w:tc>
      </w:tr>
      <w:tr w:rsidR="00AB46C1" w:rsidRPr="00E43F24" w:rsidTr="00C257B7">
        <w:trPr>
          <w:trHeight w:val="630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5223804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031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1699,0</w:t>
            </w:r>
          </w:p>
        </w:tc>
      </w:tr>
      <w:tr w:rsidR="00AB46C1" w:rsidRPr="00E43F24" w:rsidTr="00C257B7">
        <w:trPr>
          <w:trHeight w:val="630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7950000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AB46C1" w:rsidRPr="00E43F24" w:rsidTr="00C257B7">
        <w:trPr>
          <w:trHeight w:val="67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Целевые  программы Выселковского  сельского  поселения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7959400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AB46C1" w:rsidRPr="00E43F24" w:rsidTr="00C257B7">
        <w:trPr>
          <w:trHeight w:val="223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Муниципальная целевая программа «Стимулирование отдельных категорий работников муниципальных учреждений в сфере культуры, искусства и кинематографии Выселковского сельского поселения Выселковского района» на 2012 год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7959415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AB46C1" w:rsidRPr="00E43F24" w:rsidTr="00C257B7">
        <w:trPr>
          <w:trHeight w:val="630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7959415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031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AB46C1" w:rsidRPr="00E43F24" w:rsidTr="00C257B7">
        <w:trPr>
          <w:trHeight w:val="31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AB46C1" w:rsidRPr="00E43F24" w:rsidTr="00C257B7">
        <w:trPr>
          <w:trHeight w:val="31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80,0</w:t>
            </w:r>
          </w:p>
        </w:tc>
      </w:tr>
      <w:tr w:rsidR="00AB46C1" w:rsidRPr="00E43F24" w:rsidTr="00C257B7">
        <w:trPr>
          <w:trHeight w:val="70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4910000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80,0</w:t>
            </w:r>
          </w:p>
        </w:tc>
      </w:tr>
      <w:tr w:rsidR="00AB46C1" w:rsidRPr="00E43F24" w:rsidTr="00C257B7">
        <w:trPr>
          <w:trHeight w:val="379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Решение №4 от 25.09.2009 года XXXXV сессии I созыва Совета Выселковского сельского поселения Выселковского района «Об утверждении Положения «О пенсии за выслугу лет (дополнительном материальном обеспечении) лиц, замещавших выборные муниципальные должности и муниципальные должности муниципальной службы Выселковского сельского поселения Выселковского района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4910100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80,0</w:t>
            </w:r>
          </w:p>
        </w:tc>
      </w:tr>
      <w:tr w:rsidR="00AB46C1" w:rsidRPr="00E43F24" w:rsidTr="00C257B7">
        <w:trPr>
          <w:trHeight w:val="67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Дополнительное материальное обеспечение к пенсии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4910101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80,0</w:t>
            </w:r>
          </w:p>
        </w:tc>
      </w:tr>
      <w:tr w:rsidR="00AB46C1" w:rsidRPr="00E43F24" w:rsidTr="00C257B7">
        <w:trPr>
          <w:trHeight w:val="630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Выплаты по публичным нормативным обязательствам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4910101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80,0</w:t>
            </w:r>
          </w:p>
        </w:tc>
      </w:tr>
      <w:tr w:rsidR="00AB46C1" w:rsidRPr="00E43F24" w:rsidTr="00C257B7">
        <w:trPr>
          <w:trHeight w:val="630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Другие вопросы в области социальной политики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220,0</w:t>
            </w:r>
          </w:p>
        </w:tc>
      </w:tr>
      <w:tr w:rsidR="00AB46C1" w:rsidRPr="00E43F24" w:rsidTr="00C257B7">
        <w:trPr>
          <w:trHeight w:val="630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7950000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220,0</w:t>
            </w:r>
          </w:p>
        </w:tc>
      </w:tr>
      <w:tr w:rsidR="00AB46C1" w:rsidRPr="00E43F24" w:rsidTr="00C257B7">
        <w:trPr>
          <w:trHeight w:val="660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Целевые программы Выселковского сельского поселения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7959400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220,0</w:t>
            </w:r>
          </w:p>
        </w:tc>
      </w:tr>
      <w:tr w:rsidR="00AB46C1" w:rsidRPr="00E43F24" w:rsidTr="00C257B7">
        <w:trPr>
          <w:trHeight w:val="900"/>
        </w:trPr>
        <w:tc>
          <w:tcPr>
            <w:tcW w:w="412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Целевая программа «Старшее поколение Выселковского сельского поселения» на 2012 год</w:t>
            </w:r>
          </w:p>
        </w:tc>
        <w:tc>
          <w:tcPr>
            <w:tcW w:w="66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16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7959414</w:t>
            </w:r>
          </w:p>
        </w:tc>
        <w:tc>
          <w:tcPr>
            <w:tcW w:w="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220,0</w:t>
            </w:r>
          </w:p>
        </w:tc>
      </w:tr>
      <w:tr w:rsidR="00AB46C1" w:rsidRPr="00E43F24" w:rsidTr="00C257B7">
        <w:trPr>
          <w:trHeight w:val="322"/>
        </w:trPr>
        <w:tc>
          <w:tcPr>
            <w:tcW w:w="41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6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B46C1" w:rsidRPr="00E43F24" w:rsidTr="00C257B7">
        <w:trPr>
          <w:trHeight w:val="360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Субсидии юридическим лицам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7959414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30,0</w:t>
            </w:r>
          </w:p>
        </w:tc>
      </w:tr>
      <w:tr w:rsidR="00AB46C1" w:rsidRPr="00E43F24" w:rsidTr="00C257B7">
        <w:trPr>
          <w:trHeight w:val="31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Прочие расходы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7959414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013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190,0</w:t>
            </w:r>
          </w:p>
        </w:tc>
      </w:tr>
      <w:tr w:rsidR="00AB46C1" w:rsidRPr="00E43F24" w:rsidTr="00C257B7">
        <w:trPr>
          <w:trHeight w:val="360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Физическая культура  и спорт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3895,4</w:t>
            </w:r>
          </w:p>
        </w:tc>
      </w:tr>
      <w:tr w:rsidR="00AB46C1" w:rsidRPr="00E43F24" w:rsidTr="00C257B7">
        <w:trPr>
          <w:trHeight w:val="31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Физическая культура 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3879,0</w:t>
            </w:r>
          </w:p>
        </w:tc>
      </w:tr>
      <w:tr w:rsidR="00AB46C1" w:rsidRPr="00E43F24" w:rsidTr="00C257B7">
        <w:trPr>
          <w:trHeight w:val="720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Реализация государственных функций в области физической культуры и спорта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4870000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3379,0</w:t>
            </w:r>
          </w:p>
        </w:tc>
      </w:tr>
      <w:tr w:rsidR="00AB46C1" w:rsidRPr="00E43F24" w:rsidTr="00C257B7">
        <w:trPr>
          <w:trHeight w:val="630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4879900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3379,0</w:t>
            </w:r>
          </w:p>
        </w:tc>
      </w:tr>
      <w:tr w:rsidR="00AB46C1" w:rsidRPr="00E43F24" w:rsidTr="00C257B7">
        <w:trPr>
          <w:trHeight w:val="64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Выполнение муниципального задания, в том числе содержание имущества 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4879901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3184,0</w:t>
            </w:r>
          </w:p>
        </w:tc>
      </w:tr>
      <w:tr w:rsidR="00AB46C1" w:rsidRPr="00E43F24" w:rsidTr="00C257B7">
        <w:trPr>
          <w:trHeight w:val="97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учреждениям, связанных с оказанием ими муниципальных услуг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4879901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3184,0</w:t>
            </w:r>
          </w:p>
        </w:tc>
      </w:tr>
      <w:tr w:rsidR="00AB46C1" w:rsidRPr="00E43F24" w:rsidTr="00C257B7">
        <w:trPr>
          <w:trHeight w:val="31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Приобретение оборудования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4879902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195,0</w:t>
            </w:r>
          </w:p>
        </w:tc>
      </w:tr>
      <w:tr w:rsidR="00AB46C1" w:rsidRPr="00E43F24" w:rsidTr="00C257B7">
        <w:trPr>
          <w:trHeight w:val="630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4879902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031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195,0</w:t>
            </w:r>
          </w:p>
        </w:tc>
      </w:tr>
      <w:tr w:rsidR="00AB46C1" w:rsidRPr="00E43F24" w:rsidTr="00C257B7">
        <w:trPr>
          <w:trHeight w:val="61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Физкультурно-оздоровительная работа и спортивные мероприятия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5120000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AB46C1" w:rsidRPr="00E43F24" w:rsidTr="00C257B7">
        <w:trPr>
          <w:trHeight w:val="94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5129700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AB46C1" w:rsidRPr="00E43F24" w:rsidTr="00C257B7">
        <w:trPr>
          <w:trHeight w:val="31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Прочие расходы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5129700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013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AB46C1" w:rsidRPr="00E43F24" w:rsidTr="00C257B7">
        <w:trPr>
          <w:trHeight w:val="31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16,4</w:t>
            </w:r>
          </w:p>
        </w:tc>
      </w:tr>
      <w:tr w:rsidR="00AB46C1" w:rsidRPr="00E43F24" w:rsidTr="00C257B7">
        <w:trPr>
          <w:trHeight w:val="31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Ведомственные целевые программы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524000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16,4</w:t>
            </w:r>
          </w:p>
        </w:tc>
      </w:tr>
      <w:tr w:rsidR="00AB46C1" w:rsidRPr="00E43F24" w:rsidTr="00C257B7">
        <w:trPr>
          <w:trHeight w:val="157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Ведомственная целевая программа Содействие субъектам физической культуры и спорта и развитие массового спорта на Кубани на 2012-2014 годы"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5242300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16,4</w:t>
            </w:r>
          </w:p>
        </w:tc>
      </w:tr>
      <w:tr w:rsidR="00AB46C1" w:rsidRPr="00E43F24" w:rsidTr="00C257B7">
        <w:trPr>
          <w:trHeight w:val="630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5242300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031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16,4</w:t>
            </w:r>
          </w:p>
        </w:tc>
      </w:tr>
      <w:tr w:rsidR="00AB46C1" w:rsidRPr="00E43F24" w:rsidTr="00C257B7">
        <w:trPr>
          <w:trHeight w:val="360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Средства массовой информации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AB46C1" w:rsidRPr="00E43F24" w:rsidTr="00C257B7">
        <w:trPr>
          <w:trHeight w:val="34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Периодическая печать и издательства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AB46C1" w:rsidRPr="00E43F24" w:rsidTr="00C257B7">
        <w:trPr>
          <w:trHeight w:val="630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7950000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AB46C1" w:rsidRPr="00E43F24" w:rsidTr="00C257B7">
        <w:trPr>
          <w:trHeight w:val="64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Целевые программы Выселковского сельского поселения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7959400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AB46C1" w:rsidRPr="00E43F24" w:rsidTr="00C257B7">
        <w:trPr>
          <w:trHeight w:val="1230"/>
        </w:trPr>
        <w:tc>
          <w:tcPr>
            <w:tcW w:w="412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Целевая программа «Информационного обслуживания  деятельности  администрации и Совета Выселковского сельского поселения Выселковского районы на 2012 год»</w:t>
            </w:r>
          </w:p>
        </w:tc>
        <w:tc>
          <w:tcPr>
            <w:tcW w:w="66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6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7959408</w:t>
            </w:r>
          </w:p>
        </w:tc>
        <w:tc>
          <w:tcPr>
            <w:tcW w:w="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AB46C1" w:rsidRPr="00E43F24" w:rsidTr="00C257B7">
        <w:trPr>
          <w:trHeight w:val="450"/>
        </w:trPr>
        <w:tc>
          <w:tcPr>
            <w:tcW w:w="41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6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B46C1" w:rsidRPr="00E43F24" w:rsidTr="00C257B7">
        <w:trPr>
          <w:trHeight w:val="1290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AB46C1" w:rsidRPr="00C257B7" w:rsidRDefault="00AB46C1" w:rsidP="00C257B7">
            <w:pPr>
              <w:spacing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Мероприятия по поддержке  и развитию  культуры, искусства, кинематографии, средств  массовой  информации  и архивного дела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7959408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013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AB46C1" w:rsidRPr="00E43F24" w:rsidTr="00C257B7">
        <w:trPr>
          <w:trHeight w:val="31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cs="Calibri"/>
                <w:color w:val="000000"/>
                <w:sz w:val="28"/>
                <w:szCs w:val="28"/>
                <w:lang w:eastAsia="ru-RU"/>
              </w:rPr>
            </w:pPr>
          </w:p>
        </w:tc>
      </w:tr>
      <w:tr w:rsidR="00AB46C1" w:rsidRPr="00E43F24" w:rsidTr="00C257B7">
        <w:trPr>
          <w:trHeight w:val="31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cs="Calibri"/>
                <w:color w:val="000000"/>
                <w:sz w:val="28"/>
                <w:szCs w:val="28"/>
                <w:lang w:eastAsia="ru-RU"/>
              </w:rPr>
            </w:pPr>
          </w:p>
        </w:tc>
      </w:tr>
      <w:tr w:rsidR="00AB46C1" w:rsidRPr="00E43F24" w:rsidTr="00C257B7">
        <w:trPr>
          <w:trHeight w:val="31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cs="Calibri"/>
                <w:color w:val="000000"/>
                <w:sz w:val="28"/>
                <w:szCs w:val="28"/>
                <w:lang w:eastAsia="ru-RU"/>
              </w:rPr>
            </w:pPr>
          </w:p>
        </w:tc>
      </w:tr>
      <w:tr w:rsidR="00AB46C1" w:rsidRPr="00E43F24" w:rsidTr="00C257B7">
        <w:trPr>
          <w:trHeight w:val="315"/>
        </w:trPr>
        <w:tc>
          <w:tcPr>
            <w:tcW w:w="47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cs="Calibri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Заместитель главы </w:t>
            </w: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администрации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cs="Calibri"/>
                <w:color w:val="000000"/>
                <w:sz w:val="28"/>
                <w:szCs w:val="28"/>
                <w:lang w:eastAsia="ru-RU"/>
              </w:rPr>
            </w:pPr>
          </w:p>
        </w:tc>
      </w:tr>
      <w:tr w:rsidR="00AB46C1" w:rsidRPr="00E43F24" w:rsidTr="00C257B7">
        <w:trPr>
          <w:trHeight w:val="315"/>
        </w:trPr>
        <w:tc>
          <w:tcPr>
            <w:tcW w:w="47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cs="Calibri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Выселковского сельского поселения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cs="Calibri"/>
                <w:color w:val="000000"/>
                <w:sz w:val="28"/>
                <w:szCs w:val="28"/>
                <w:lang w:eastAsia="ru-RU"/>
              </w:rPr>
            </w:pPr>
          </w:p>
        </w:tc>
      </w:tr>
      <w:tr w:rsidR="00AB46C1" w:rsidRPr="00E43F24" w:rsidTr="00C257B7">
        <w:trPr>
          <w:trHeight w:val="315"/>
        </w:trPr>
        <w:tc>
          <w:tcPr>
            <w:tcW w:w="54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cs="Calibri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Выселковского района по </w:t>
            </w: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экономическим,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cs="Calibri"/>
                <w:color w:val="000000"/>
                <w:sz w:val="28"/>
                <w:szCs w:val="28"/>
                <w:lang w:eastAsia="ru-RU"/>
              </w:rPr>
            </w:pPr>
          </w:p>
        </w:tc>
      </w:tr>
      <w:tr w:rsidR="00AB46C1" w:rsidRPr="00E43F24" w:rsidTr="00C257B7">
        <w:trPr>
          <w:trHeight w:val="31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производственным, </w:t>
            </w: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финансовым 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cs="Calibri"/>
                <w:color w:val="000000"/>
                <w:sz w:val="28"/>
                <w:szCs w:val="28"/>
                <w:lang w:eastAsia="ru-RU"/>
              </w:rPr>
            </w:pPr>
          </w:p>
        </w:tc>
      </w:tr>
      <w:tr w:rsidR="00AB46C1" w:rsidRPr="00E43F24" w:rsidTr="00C257B7">
        <w:trPr>
          <w:trHeight w:val="315"/>
        </w:trPr>
        <w:tc>
          <w:tcPr>
            <w:tcW w:w="9745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46C1" w:rsidRPr="00C257B7" w:rsidRDefault="00AB46C1" w:rsidP="00C257B7">
            <w:pPr>
              <w:spacing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и социальным вопросам                                                                 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</w:t>
            </w:r>
            <w:r w:rsidRPr="00C257B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Т.В.Миронова            </w:t>
            </w:r>
          </w:p>
        </w:tc>
      </w:tr>
    </w:tbl>
    <w:p w:rsidR="00AB46C1" w:rsidRPr="00C257B7" w:rsidRDefault="00AB46C1">
      <w:pPr>
        <w:rPr>
          <w:rFonts w:ascii="Times New Roman" w:hAnsi="Times New Roman"/>
          <w:sz w:val="28"/>
          <w:szCs w:val="28"/>
        </w:rPr>
      </w:pPr>
    </w:p>
    <w:sectPr w:rsidR="00AB46C1" w:rsidRPr="00C257B7" w:rsidSect="00C257B7">
      <w:pgSz w:w="11905" w:h="16837"/>
      <w:pgMar w:top="1134" w:right="567" w:bottom="1134" w:left="1701" w:header="720" w:footer="720" w:gutter="0"/>
      <w:cols w:space="708"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rawingGridVerticalSpacing w:val="163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257B7"/>
    <w:rsid w:val="00003E3E"/>
    <w:rsid w:val="0000471A"/>
    <w:rsid w:val="00004971"/>
    <w:rsid w:val="00005528"/>
    <w:rsid w:val="0001045D"/>
    <w:rsid w:val="0001559F"/>
    <w:rsid w:val="000158D5"/>
    <w:rsid w:val="00031280"/>
    <w:rsid w:val="000401D6"/>
    <w:rsid w:val="00040DC2"/>
    <w:rsid w:val="0004211E"/>
    <w:rsid w:val="00043349"/>
    <w:rsid w:val="00045B78"/>
    <w:rsid w:val="000479ED"/>
    <w:rsid w:val="00052D5B"/>
    <w:rsid w:val="000559E0"/>
    <w:rsid w:val="00056298"/>
    <w:rsid w:val="00057081"/>
    <w:rsid w:val="00063842"/>
    <w:rsid w:val="000673B7"/>
    <w:rsid w:val="000741D8"/>
    <w:rsid w:val="000755E7"/>
    <w:rsid w:val="00082040"/>
    <w:rsid w:val="000837E1"/>
    <w:rsid w:val="000855BA"/>
    <w:rsid w:val="00086492"/>
    <w:rsid w:val="00086C6D"/>
    <w:rsid w:val="00090868"/>
    <w:rsid w:val="00094AD3"/>
    <w:rsid w:val="00094ED0"/>
    <w:rsid w:val="00096695"/>
    <w:rsid w:val="0009704D"/>
    <w:rsid w:val="000A075B"/>
    <w:rsid w:val="000A0B87"/>
    <w:rsid w:val="000A1B10"/>
    <w:rsid w:val="000A1BCC"/>
    <w:rsid w:val="000A367E"/>
    <w:rsid w:val="000A5141"/>
    <w:rsid w:val="000A55EF"/>
    <w:rsid w:val="000A7584"/>
    <w:rsid w:val="000B0E1C"/>
    <w:rsid w:val="000B1225"/>
    <w:rsid w:val="000B36F1"/>
    <w:rsid w:val="000B399C"/>
    <w:rsid w:val="000B3E96"/>
    <w:rsid w:val="000B5017"/>
    <w:rsid w:val="000B5A5A"/>
    <w:rsid w:val="000B6ED1"/>
    <w:rsid w:val="000C731B"/>
    <w:rsid w:val="000D1312"/>
    <w:rsid w:val="000D4265"/>
    <w:rsid w:val="000D4BC9"/>
    <w:rsid w:val="000D59F8"/>
    <w:rsid w:val="000D6FD3"/>
    <w:rsid w:val="000D7742"/>
    <w:rsid w:val="000E0C50"/>
    <w:rsid w:val="000E0EE7"/>
    <w:rsid w:val="000E19A2"/>
    <w:rsid w:val="000E279A"/>
    <w:rsid w:val="000E4408"/>
    <w:rsid w:val="000E675C"/>
    <w:rsid w:val="000E73AB"/>
    <w:rsid w:val="000F7714"/>
    <w:rsid w:val="0010036F"/>
    <w:rsid w:val="001035F0"/>
    <w:rsid w:val="00107086"/>
    <w:rsid w:val="001074A1"/>
    <w:rsid w:val="00107896"/>
    <w:rsid w:val="001100E5"/>
    <w:rsid w:val="00116980"/>
    <w:rsid w:val="0012425F"/>
    <w:rsid w:val="0012700E"/>
    <w:rsid w:val="00130808"/>
    <w:rsid w:val="001313FC"/>
    <w:rsid w:val="00132AE1"/>
    <w:rsid w:val="00132E14"/>
    <w:rsid w:val="00140515"/>
    <w:rsid w:val="0014145A"/>
    <w:rsid w:val="00143A7C"/>
    <w:rsid w:val="00145027"/>
    <w:rsid w:val="001456A6"/>
    <w:rsid w:val="001467EC"/>
    <w:rsid w:val="00147E0A"/>
    <w:rsid w:val="001520CF"/>
    <w:rsid w:val="0016004B"/>
    <w:rsid w:val="00161F52"/>
    <w:rsid w:val="001709D2"/>
    <w:rsid w:val="001712D9"/>
    <w:rsid w:val="001743ED"/>
    <w:rsid w:val="001763AC"/>
    <w:rsid w:val="0017666A"/>
    <w:rsid w:val="00177C09"/>
    <w:rsid w:val="00177C54"/>
    <w:rsid w:val="00184212"/>
    <w:rsid w:val="00192CE6"/>
    <w:rsid w:val="00197196"/>
    <w:rsid w:val="001A0929"/>
    <w:rsid w:val="001A1355"/>
    <w:rsid w:val="001A1DEF"/>
    <w:rsid w:val="001A277B"/>
    <w:rsid w:val="001A33AB"/>
    <w:rsid w:val="001A41D4"/>
    <w:rsid w:val="001A48D6"/>
    <w:rsid w:val="001A5006"/>
    <w:rsid w:val="001A544F"/>
    <w:rsid w:val="001A5C9E"/>
    <w:rsid w:val="001A6901"/>
    <w:rsid w:val="001A6A45"/>
    <w:rsid w:val="001B004A"/>
    <w:rsid w:val="001B6BE6"/>
    <w:rsid w:val="001B7B09"/>
    <w:rsid w:val="001C16AC"/>
    <w:rsid w:val="001C1885"/>
    <w:rsid w:val="001C2484"/>
    <w:rsid w:val="001C4720"/>
    <w:rsid w:val="001D0FDE"/>
    <w:rsid w:val="001D18AE"/>
    <w:rsid w:val="001D5E5B"/>
    <w:rsid w:val="001D697A"/>
    <w:rsid w:val="001D6FE4"/>
    <w:rsid w:val="001D7941"/>
    <w:rsid w:val="001E148C"/>
    <w:rsid w:val="001E1D0A"/>
    <w:rsid w:val="001E24B7"/>
    <w:rsid w:val="001E495B"/>
    <w:rsid w:val="001E550C"/>
    <w:rsid w:val="001E6BC7"/>
    <w:rsid w:val="001F2376"/>
    <w:rsid w:val="001F5B70"/>
    <w:rsid w:val="001F7086"/>
    <w:rsid w:val="002012A7"/>
    <w:rsid w:val="00201A8E"/>
    <w:rsid w:val="00207BDE"/>
    <w:rsid w:val="002120C6"/>
    <w:rsid w:val="0022170F"/>
    <w:rsid w:val="00221819"/>
    <w:rsid w:val="00221C32"/>
    <w:rsid w:val="00230948"/>
    <w:rsid w:val="00231606"/>
    <w:rsid w:val="00232B55"/>
    <w:rsid w:val="00233C37"/>
    <w:rsid w:val="00234EB8"/>
    <w:rsid w:val="002352F0"/>
    <w:rsid w:val="00236B5B"/>
    <w:rsid w:val="00240CF9"/>
    <w:rsid w:val="0024176D"/>
    <w:rsid w:val="00243A23"/>
    <w:rsid w:val="00245C4F"/>
    <w:rsid w:val="00246159"/>
    <w:rsid w:val="00246C90"/>
    <w:rsid w:val="0024792E"/>
    <w:rsid w:val="002479B5"/>
    <w:rsid w:val="00253050"/>
    <w:rsid w:val="0025324A"/>
    <w:rsid w:val="00263AA6"/>
    <w:rsid w:val="002717E3"/>
    <w:rsid w:val="00271B92"/>
    <w:rsid w:val="002733E9"/>
    <w:rsid w:val="00274DF2"/>
    <w:rsid w:val="002750FC"/>
    <w:rsid w:val="0027593D"/>
    <w:rsid w:val="002760ED"/>
    <w:rsid w:val="002762E0"/>
    <w:rsid w:val="002818A0"/>
    <w:rsid w:val="00282C4A"/>
    <w:rsid w:val="00287619"/>
    <w:rsid w:val="002943CE"/>
    <w:rsid w:val="00294F11"/>
    <w:rsid w:val="00294F4C"/>
    <w:rsid w:val="0029686A"/>
    <w:rsid w:val="002A26A6"/>
    <w:rsid w:val="002B0BCE"/>
    <w:rsid w:val="002B3D5F"/>
    <w:rsid w:val="002B5380"/>
    <w:rsid w:val="002B55DA"/>
    <w:rsid w:val="002C135C"/>
    <w:rsid w:val="002C14CF"/>
    <w:rsid w:val="002C2111"/>
    <w:rsid w:val="002C3214"/>
    <w:rsid w:val="002C4CEF"/>
    <w:rsid w:val="002C5538"/>
    <w:rsid w:val="002C5D94"/>
    <w:rsid w:val="002C6312"/>
    <w:rsid w:val="002C7342"/>
    <w:rsid w:val="002C7C5F"/>
    <w:rsid w:val="002D17E4"/>
    <w:rsid w:val="002D2E4B"/>
    <w:rsid w:val="002D3B68"/>
    <w:rsid w:val="002D4C38"/>
    <w:rsid w:val="002D58A0"/>
    <w:rsid w:val="002D5983"/>
    <w:rsid w:val="002E362D"/>
    <w:rsid w:val="002F0EFB"/>
    <w:rsid w:val="002F120C"/>
    <w:rsid w:val="002F4B2B"/>
    <w:rsid w:val="002F77B6"/>
    <w:rsid w:val="002F7DA3"/>
    <w:rsid w:val="003011DC"/>
    <w:rsid w:val="0030385F"/>
    <w:rsid w:val="003039C9"/>
    <w:rsid w:val="00304FC9"/>
    <w:rsid w:val="00306010"/>
    <w:rsid w:val="00306470"/>
    <w:rsid w:val="00314D27"/>
    <w:rsid w:val="003166E4"/>
    <w:rsid w:val="0032254B"/>
    <w:rsid w:val="00323060"/>
    <w:rsid w:val="00323B76"/>
    <w:rsid w:val="003243A5"/>
    <w:rsid w:val="00330A53"/>
    <w:rsid w:val="00335984"/>
    <w:rsid w:val="00336586"/>
    <w:rsid w:val="00336FBA"/>
    <w:rsid w:val="00341A69"/>
    <w:rsid w:val="00343BDD"/>
    <w:rsid w:val="003452A1"/>
    <w:rsid w:val="00351D91"/>
    <w:rsid w:val="00352DDB"/>
    <w:rsid w:val="00354AB1"/>
    <w:rsid w:val="003552EC"/>
    <w:rsid w:val="00356930"/>
    <w:rsid w:val="00357077"/>
    <w:rsid w:val="00357788"/>
    <w:rsid w:val="00366565"/>
    <w:rsid w:val="003670D7"/>
    <w:rsid w:val="00370F84"/>
    <w:rsid w:val="003732BF"/>
    <w:rsid w:val="0038358E"/>
    <w:rsid w:val="00383FD0"/>
    <w:rsid w:val="00387F81"/>
    <w:rsid w:val="00390389"/>
    <w:rsid w:val="0039752E"/>
    <w:rsid w:val="00397ACB"/>
    <w:rsid w:val="00397F01"/>
    <w:rsid w:val="003A102A"/>
    <w:rsid w:val="003A5935"/>
    <w:rsid w:val="003B17D8"/>
    <w:rsid w:val="003B1E87"/>
    <w:rsid w:val="003B1E95"/>
    <w:rsid w:val="003B221F"/>
    <w:rsid w:val="003B5B25"/>
    <w:rsid w:val="003B7508"/>
    <w:rsid w:val="003C0283"/>
    <w:rsid w:val="003C174B"/>
    <w:rsid w:val="003C451E"/>
    <w:rsid w:val="003C4D82"/>
    <w:rsid w:val="003C4FF4"/>
    <w:rsid w:val="003C603D"/>
    <w:rsid w:val="003D0FAC"/>
    <w:rsid w:val="003D5EDC"/>
    <w:rsid w:val="003D70CB"/>
    <w:rsid w:val="003D74F4"/>
    <w:rsid w:val="003E3478"/>
    <w:rsid w:val="003E416D"/>
    <w:rsid w:val="003E5967"/>
    <w:rsid w:val="003F6F93"/>
    <w:rsid w:val="003F78D2"/>
    <w:rsid w:val="00400715"/>
    <w:rsid w:val="00400F13"/>
    <w:rsid w:val="00401BEF"/>
    <w:rsid w:val="00402517"/>
    <w:rsid w:val="00405687"/>
    <w:rsid w:val="00406D9F"/>
    <w:rsid w:val="00407940"/>
    <w:rsid w:val="004079F0"/>
    <w:rsid w:val="004120B5"/>
    <w:rsid w:val="0041543C"/>
    <w:rsid w:val="00421659"/>
    <w:rsid w:val="00422256"/>
    <w:rsid w:val="0042477B"/>
    <w:rsid w:val="00426DA0"/>
    <w:rsid w:val="00426E54"/>
    <w:rsid w:val="00431737"/>
    <w:rsid w:val="0043424A"/>
    <w:rsid w:val="00437388"/>
    <w:rsid w:val="0044647D"/>
    <w:rsid w:val="00447F4D"/>
    <w:rsid w:val="00450EE1"/>
    <w:rsid w:val="00454192"/>
    <w:rsid w:val="00461E8D"/>
    <w:rsid w:val="00462885"/>
    <w:rsid w:val="00464371"/>
    <w:rsid w:val="00466DDF"/>
    <w:rsid w:val="00472E6F"/>
    <w:rsid w:val="00473F86"/>
    <w:rsid w:val="0047648C"/>
    <w:rsid w:val="00480A19"/>
    <w:rsid w:val="004830C6"/>
    <w:rsid w:val="00494DD0"/>
    <w:rsid w:val="00495386"/>
    <w:rsid w:val="00495C87"/>
    <w:rsid w:val="004A5E9B"/>
    <w:rsid w:val="004B09C1"/>
    <w:rsid w:val="004B2CBD"/>
    <w:rsid w:val="004B5840"/>
    <w:rsid w:val="004B6225"/>
    <w:rsid w:val="004C07AE"/>
    <w:rsid w:val="004C22F4"/>
    <w:rsid w:val="004C59A4"/>
    <w:rsid w:val="004D0430"/>
    <w:rsid w:val="004D1460"/>
    <w:rsid w:val="004D3141"/>
    <w:rsid w:val="004D703C"/>
    <w:rsid w:val="004D78C6"/>
    <w:rsid w:val="004D7CAC"/>
    <w:rsid w:val="004E2E44"/>
    <w:rsid w:val="004E765F"/>
    <w:rsid w:val="004F06D5"/>
    <w:rsid w:val="004F2D66"/>
    <w:rsid w:val="00500EF9"/>
    <w:rsid w:val="00501B23"/>
    <w:rsid w:val="005033E6"/>
    <w:rsid w:val="00505530"/>
    <w:rsid w:val="00513D4A"/>
    <w:rsid w:val="00513DF8"/>
    <w:rsid w:val="005164B4"/>
    <w:rsid w:val="00516BD9"/>
    <w:rsid w:val="005223E0"/>
    <w:rsid w:val="005245BE"/>
    <w:rsid w:val="005266A7"/>
    <w:rsid w:val="00526E59"/>
    <w:rsid w:val="005273A0"/>
    <w:rsid w:val="00534316"/>
    <w:rsid w:val="005345B4"/>
    <w:rsid w:val="00534D21"/>
    <w:rsid w:val="00537152"/>
    <w:rsid w:val="00537DD1"/>
    <w:rsid w:val="005447DA"/>
    <w:rsid w:val="00544E91"/>
    <w:rsid w:val="00546EBC"/>
    <w:rsid w:val="005500F7"/>
    <w:rsid w:val="00552DEC"/>
    <w:rsid w:val="005612CA"/>
    <w:rsid w:val="005614F2"/>
    <w:rsid w:val="005665EF"/>
    <w:rsid w:val="00567533"/>
    <w:rsid w:val="00571B69"/>
    <w:rsid w:val="005741A7"/>
    <w:rsid w:val="005764FC"/>
    <w:rsid w:val="005779F3"/>
    <w:rsid w:val="00577CDC"/>
    <w:rsid w:val="00577DA2"/>
    <w:rsid w:val="005839BF"/>
    <w:rsid w:val="00583CA4"/>
    <w:rsid w:val="00586DEC"/>
    <w:rsid w:val="005917AB"/>
    <w:rsid w:val="00594054"/>
    <w:rsid w:val="00595D3D"/>
    <w:rsid w:val="005A2930"/>
    <w:rsid w:val="005A3BC7"/>
    <w:rsid w:val="005A462D"/>
    <w:rsid w:val="005A58D6"/>
    <w:rsid w:val="005A5BB0"/>
    <w:rsid w:val="005A73C0"/>
    <w:rsid w:val="005B10A5"/>
    <w:rsid w:val="005B2058"/>
    <w:rsid w:val="005B3174"/>
    <w:rsid w:val="005B4CA7"/>
    <w:rsid w:val="005B500F"/>
    <w:rsid w:val="005C256C"/>
    <w:rsid w:val="005C4251"/>
    <w:rsid w:val="005C4958"/>
    <w:rsid w:val="005C4CD1"/>
    <w:rsid w:val="005C79E9"/>
    <w:rsid w:val="005D1165"/>
    <w:rsid w:val="005D1729"/>
    <w:rsid w:val="005D2639"/>
    <w:rsid w:val="005D2E93"/>
    <w:rsid w:val="005D65E5"/>
    <w:rsid w:val="005D6B55"/>
    <w:rsid w:val="005D79AE"/>
    <w:rsid w:val="005E06C5"/>
    <w:rsid w:val="005E293B"/>
    <w:rsid w:val="005E39D9"/>
    <w:rsid w:val="005F6EDF"/>
    <w:rsid w:val="00605916"/>
    <w:rsid w:val="006100F6"/>
    <w:rsid w:val="00614FBB"/>
    <w:rsid w:val="00615917"/>
    <w:rsid w:val="00615DC6"/>
    <w:rsid w:val="00622879"/>
    <w:rsid w:val="00622BAE"/>
    <w:rsid w:val="00624BC4"/>
    <w:rsid w:val="00630FF0"/>
    <w:rsid w:val="00634608"/>
    <w:rsid w:val="00637A07"/>
    <w:rsid w:val="00640E71"/>
    <w:rsid w:val="00640EB7"/>
    <w:rsid w:val="00643639"/>
    <w:rsid w:val="006445AB"/>
    <w:rsid w:val="006454BC"/>
    <w:rsid w:val="00646542"/>
    <w:rsid w:val="00646752"/>
    <w:rsid w:val="00650DF8"/>
    <w:rsid w:val="00652B3E"/>
    <w:rsid w:val="006548B0"/>
    <w:rsid w:val="00654D93"/>
    <w:rsid w:val="00655FC3"/>
    <w:rsid w:val="00657920"/>
    <w:rsid w:val="00660A7A"/>
    <w:rsid w:val="00661140"/>
    <w:rsid w:val="00661E15"/>
    <w:rsid w:val="00665570"/>
    <w:rsid w:val="006666CD"/>
    <w:rsid w:val="00674940"/>
    <w:rsid w:val="00681BA0"/>
    <w:rsid w:val="00685BF9"/>
    <w:rsid w:val="00687249"/>
    <w:rsid w:val="00691D63"/>
    <w:rsid w:val="006922A8"/>
    <w:rsid w:val="00694ED0"/>
    <w:rsid w:val="006970BE"/>
    <w:rsid w:val="006A3521"/>
    <w:rsid w:val="006A5D9C"/>
    <w:rsid w:val="006A6FD4"/>
    <w:rsid w:val="006A7694"/>
    <w:rsid w:val="006B6050"/>
    <w:rsid w:val="006B6355"/>
    <w:rsid w:val="006C119F"/>
    <w:rsid w:val="006C5DF2"/>
    <w:rsid w:val="006D1DA2"/>
    <w:rsid w:val="006D3506"/>
    <w:rsid w:val="006D6940"/>
    <w:rsid w:val="006E182D"/>
    <w:rsid w:val="006E2AE0"/>
    <w:rsid w:val="006E2C06"/>
    <w:rsid w:val="006E4BAB"/>
    <w:rsid w:val="006F2303"/>
    <w:rsid w:val="006F2879"/>
    <w:rsid w:val="006F2C91"/>
    <w:rsid w:val="006F3C50"/>
    <w:rsid w:val="007024D3"/>
    <w:rsid w:val="00702BC6"/>
    <w:rsid w:val="00702CAA"/>
    <w:rsid w:val="00702ED8"/>
    <w:rsid w:val="0070557F"/>
    <w:rsid w:val="00706B93"/>
    <w:rsid w:val="00706E22"/>
    <w:rsid w:val="00706FF7"/>
    <w:rsid w:val="007108C8"/>
    <w:rsid w:val="00713237"/>
    <w:rsid w:val="0072560D"/>
    <w:rsid w:val="00727B18"/>
    <w:rsid w:val="00727CA5"/>
    <w:rsid w:val="00731577"/>
    <w:rsid w:val="00731DCF"/>
    <w:rsid w:val="00737DA3"/>
    <w:rsid w:val="007418CD"/>
    <w:rsid w:val="00741A32"/>
    <w:rsid w:val="0074510C"/>
    <w:rsid w:val="00745540"/>
    <w:rsid w:val="007458D2"/>
    <w:rsid w:val="00746BE2"/>
    <w:rsid w:val="0075023D"/>
    <w:rsid w:val="00752CD4"/>
    <w:rsid w:val="007531FA"/>
    <w:rsid w:val="00753D6D"/>
    <w:rsid w:val="00755E68"/>
    <w:rsid w:val="00763A11"/>
    <w:rsid w:val="0076573E"/>
    <w:rsid w:val="0076685D"/>
    <w:rsid w:val="00770347"/>
    <w:rsid w:val="00772D19"/>
    <w:rsid w:val="00780412"/>
    <w:rsid w:val="007808E1"/>
    <w:rsid w:val="00782CA6"/>
    <w:rsid w:val="00786ED0"/>
    <w:rsid w:val="00787CAC"/>
    <w:rsid w:val="00790847"/>
    <w:rsid w:val="00790B5D"/>
    <w:rsid w:val="007945BA"/>
    <w:rsid w:val="00794798"/>
    <w:rsid w:val="007A1B66"/>
    <w:rsid w:val="007A209E"/>
    <w:rsid w:val="007A3CFE"/>
    <w:rsid w:val="007A6809"/>
    <w:rsid w:val="007A6DBF"/>
    <w:rsid w:val="007A745F"/>
    <w:rsid w:val="007B6F78"/>
    <w:rsid w:val="007C2236"/>
    <w:rsid w:val="007C2CE3"/>
    <w:rsid w:val="007C5824"/>
    <w:rsid w:val="007D1A67"/>
    <w:rsid w:val="007D2042"/>
    <w:rsid w:val="007D21DF"/>
    <w:rsid w:val="007D6E26"/>
    <w:rsid w:val="007D7656"/>
    <w:rsid w:val="007E198B"/>
    <w:rsid w:val="007E547A"/>
    <w:rsid w:val="007E5793"/>
    <w:rsid w:val="007E7494"/>
    <w:rsid w:val="007F0D36"/>
    <w:rsid w:val="007F4035"/>
    <w:rsid w:val="007F5CCE"/>
    <w:rsid w:val="007F7046"/>
    <w:rsid w:val="007F760A"/>
    <w:rsid w:val="00801B03"/>
    <w:rsid w:val="0080259B"/>
    <w:rsid w:val="0080584A"/>
    <w:rsid w:val="00810A14"/>
    <w:rsid w:val="00815666"/>
    <w:rsid w:val="008178D2"/>
    <w:rsid w:val="008220EF"/>
    <w:rsid w:val="00824135"/>
    <w:rsid w:val="00825D2A"/>
    <w:rsid w:val="0083039F"/>
    <w:rsid w:val="0083145E"/>
    <w:rsid w:val="008314D9"/>
    <w:rsid w:val="00833AD4"/>
    <w:rsid w:val="00834D8F"/>
    <w:rsid w:val="008368C4"/>
    <w:rsid w:val="00836D81"/>
    <w:rsid w:val="008408E8"/>
    <w:rsid w:val="00841098"/>
    <w:rsid w:val="00841FE0"/>
    <w:rsid w:val="00842D42"/>
    <w:rsid w:val="00843AC8"/>
    <w:rsid w:val="00844664"/>
    <w:rsid w:val="00844EA8"/>
    <w:rsid w:val="0084688F"/>
    <w:rsid w:val="00846C94"/>
    <w:rsid w:val="0084751C"/>
    <w:rsid w:val="008477E2"/>
    <w:rsid w:val="00850699"/>
    <w:rsid w:val="00850CAA"/>
    <w:rsid w:val="00853B4E"/>
    <w:rsid w:val="008607EE"/>
    <w:rsid w:val="00861CF0"/>
    <w:rsid w:val="0086280E"/>
    <w:rsid w:val="0086573D"/>
    <w:rsid w:val="00866505"/>
    <w:rsid w:val="00867393"/>
    <w:rsid w:val="00870A75"/>
    <w:rsid w:val="00872B6A"/>
    <w:rsid w:val="00872C2C"/>
    <w:rsid w:val="008737AB"/>
    <w:rsid w:val="008737D6"/>
    <w:rsid w:val="0087544C"/>
    <w:rsid w:val="00875ACB"/>
    <w:rsid w:val="008771FF"/>
    <w:rsid w:val="00881581"/>
    <w:rsid w:val="008845F2"/>
    <w:rsid w:val="00887E59"/>
    <w:rsid w:val="008963B8"/>
    <w:rsid w:val="00896E55"/>
    <w:rsid w:val="008A00D3"/>
    <w:rsid w:val="008A011D"/>
    <w:rsid w:val="008A39C0"/>
    <w:rsid w:val="008A67AB"/>
    <w:rsid w:val="008B2372"/>
    <w:rsid w:val="008B25ED"/>
    <w:rsid w:val="008B3E0A"/>
    <w:rsid w:val="008B5C02"/>
    <w:rsid w:val="008B6398"/>
    <w:rsid w:val="008B6DAE"/>
    <w:rsid w:val="008B7618"/>
    <w:rsid w:val="008C298E"/>
    <w:rsid w:val="008C34C5"/>
    <w:rsid w:val="008C3D26"/>
    <w:rsid w:val="008C4829"/>
    <w:rsid w:val="008C5815"/>
    <w:rsid w:val="008C7BD2"/>
    <w:rsid w:val="008D039A"/>
    <w:rsid w:val="008D2CE1"/>
    <w:rsid w:val="008D389A"/>
    <w:rsid w:val="008D5808"/>
    <w:rsid w:val="008D65E1"/>
    <w:rsid w:val="008E0A7F"/>
    <w:rsid w:val="008E0EA3"/>
    <w:rsid w:val="008E0EFD"/>
    <w:rsid w:val="008E0FDF"/>
    <w:rsid w:val="008E1B7A"/>
    <w:rsid w:val="008E1C19"/>
    <w:rsid w:val="008E3FC8"/>
    <w:rsid w:val="008E6DDF"/>
    <w:rsid w:val="008F1627"/>
    <w:rsid w:val="008F4FFD"/>
    <w:rsid w:val="009012CC"/>
    <w:rsid w:val="00907554"/>
    <w:rsid w:val="0091243E"/>
    <w:rsid w:val="00916101"/>
    <w:rsid w:val="00920ACE"/>
    <w:rsid w:val="00924A7B"/>
    <w:rsid w:val="009266FC"/>
    <w:rsid w:val="0092740A"/>
    <w:rsid w:val="009379A9"/>
    <w:rsid w:val="00942C58"/>
    <w:rsid w:val="00943DA9"/>
    <w:rsid w:val="009444CE"/>
    <w:rsid w:val="0094486B"/>
    <w:rsid w:val="00944DDF"/>
    <w:rsid w:val="0094577E"/>
    <w:rsid w:val="00952627"/>
    <w:rsid w:val="00954F06"/>
    <w:rsid w:val="00960CC9"/>
    <w:rsid w:val="009613B1"/>
    <w:rsid w:val="009614DF"/>
    <w:rsid w:val="0096753A"/>
    <w:rsid w:val="00970849"/>
    <w:rsid w:val="0097750B"/>
    <w:rsid w:val="00977FEC"/>
    <w:rsid w:val="00980406"/>
    <w:rsid w:val="00980E83"/>
    <w:rsid w:val="00982CDA"/>
    <w:rsid w:val="00984E79"/>
    <w:rsid w:val="009857DA"/>
    <w:rsid w:val="009863CB"/>
    <w:rsid w:val="00986D57"/>
    <w:rsid w:val="00987582"/>
    <w:rsid w:val="00992324"/>
    <w:rsid w:val="0099474B"/>
    <w:rsid w:val="009A67DF"/>
    <w:rsid w:val="009A6C85"/>
    <w:rsid w:val="009A7606"/>
    <w:rsid w:val="009B0900"/>
    <w:rsid w:val="009B150B"/>
    <w:rsid w:val="009B3A2F"/>
    <w:rsid w:val="009B500A"/>
    <w:rsid w:val="009B5AFA"/>
    <w:rsid w:val="009B5C68"/>
    <w:rsid w:val="009B7180"/>
    <w:rsid w:val="009B7C85"/>
    <w:rsid w:val="009C0851"/>
    <w:rsid w:val="009C095E"/>
    <w:rsid w:val="009D30F9"/>
    <w:rsid w:val="009D5003"/>
    <w:rsid w:val="009E001F"/>
    <w:rsid w:val="009E0044"/>
    <w:rsid w:val="009E2557"/>
    <w:rsid w:val="009E3FD2"/>
    <w:rsid w:val="009E797B"/>
    <w:rsid w:val="009F0227"/>
    <w:rsid w:val="009F2AB4"/>
    <w:rsid w:val="009F599E"/>
    <w:rsid w:val="00A03A71"/>
    <w:rsid w:val="00A04F6A"/>
    <w:rsid w:val="00A06E05"/>
    <w:rsid w:val="00A07579"/>
    <w:rsid w:val="00A13A89"/>
    <w:rsid w:val="00A22877"/>
    <w:rsid w:val="00A25AC9"/>
    <w:rsid w:val="00A267E8"/>
    <w:rsid w:val="00A31482"/>
    <w:rsid w:val="00A318F3"/>
    <w:rsid w:val="00A327AF"/>
    <w:rsid w:val="00A328D8"/>
    <w:rsid w:val="00A374AC"/>
    <w:rsid w:val="00A37C5C"/>
    <w:rsid w:val="00A37DBF"/>
    <w:rsid w:val="00A41CFB"/>
    <w:rsid w:val="00A42EF4"/>
    <w:rsid w:val="00A452B6"/>
    <w:rsid w:val="00A45BA6"/>
    <w:rsid w:val="00A46F70"/>
    <w:rsid w:val="00A51FAC"/>
    <w:rsid w:val="00A5300B"/>
    <w:rsid w:val="00A55EE3"/>
    <w:rsid w:val="00A5685A"/>
    <w:rsid w:val="00A56F71"/>
    <w:rsid w:val="00A63481"/>
    <w:rsid w:val="00A63F02"/>
    <w:rsid w:val="00A64149"/>
    <w:rsid w:val="00A753B3"/>
    <w:rsid w:val="00A76264"/>
    <w:rsid w:val="00A82AE3"/>
    <w:rsid w:val="00A83F0E"/>
    <w:rsid w:val="00A85472"/>
    <w:rsid w:val="00A85527"/>
    <w:rsid w:val="00A92077"/>
    <w:rsid w:val="00A93B4B"/>
    <w:rsid w:val="00A96185"/>
    <w:rsid w:val="00AA0C0E"/>
    <w:rsid w:val="00AA110E"/>
    <w:rsid w:val="00AA168F"/>
    <w:rsid w:val="00AA38AE"/>
    <w:rsid w:val="00AB01C2"/>
    <w:rsid w:val="00AB1E5D"/>
    <w:rsid w:val="00AB46C1"/>
    <w:rsid w:val="00AC15C8"/>
    <w:rsid w:val="00AC21BE"/>
    <w:rsid w:val="00AC23AD"/>
    <w:rsid w:val="00AC2646"/>
    <w:rsid w:val="00AC3F93"/>
    <w:rsid w:val="00AC422A"/>
    <w:rsid w:val="00AC45F5"/>
    <w:rsid w:val="00AC4D40"/>
    <w:rsid w:val="00AC4F81"/>
    <w:rsid w:val="00AD2ED0"/>
    <w:rsid w:val="00AD3C81"/>
    <w:rsid w:val="00AD5F23"/>
    <w:rsid w:val="00AD67B4"/>
    <w:rsid w:val="00AE61AF"/>
    <w:rsid w:val="00AE6C1C"/>
    <w:rsid w:val="00AE70FB"/>
    <w:rsid w:val="00AF0BFC"/>
    <w:rsid w:val="00AF27C4"/>
    <w:rsid w:val="00AF40BF"/>
    <w:rsid w:val="00AF6154"/>
    <w:rsid w:val="00B00321"/>
    <w:rsid w:val="00B007CA"/>
    <w:rsid w:val="00B00EFA"/>
    <w:rsid w:val="00B0294D"/>
    <w:rsid w:val="00B03013"/>
    <w:rsid w:val="00B06BF8"/>
    <w:rsid w:val="00B133E0"/>
    <w:rsid w:val="00B14CA4"/>
    <w:rsid w:val="00B15676"/>
    <w:rsid w:val="00B166F2"/>
    <w:rsid w:val="00B22CDE"/>
    <w:rsid w:val="00B27C2D"/>
    <w:rsid w:val="00B30568"/>
    <w:rsid w:val="00B306C3"/>
    <w:rsid w:val="00B3290A"/>
    <w:rsid w:val="00B32B3C"/>
    <w:rsid w:val="00B33A2C"/>
    <w:rsid w:val="00B36C2C"/>
    <w:rsid w:val="00B403BC"/>
    <w:rsid w:val="00B4239A"/>
    <w:rsid w:val="00B42E11"/>
    <w:rsid w:val="00B43988"/>
    <w:rsid w:val="00B44209"/>
    <w:rsid w:val="00B47FDA"/>
    <w:rsid w:val="00B5637E"/>
    <w:rsid w:val="00B6479E"/>
    <w:rsid w:val="00B64B56"/>
    <w:rsid w:val="00B66C0A"/>
    <w:rsid w:val="00B70A62"/>
    <w:rsid w:val="00B71C60"/>
    <w:rsid w:val="00B72E6A"/>
    <w:rsid w:val="00B73E36"/>
    <w:rsid w:val="00B76574"/>
    <w:rsid w:val="00B76F3C"/>
    <w:rsid w:val="00B77408"/>
    <w:rsid w:val="00B77C79"/>
    <w:rsid w:val="00B86451"/>
    <w:rsid w:val="00B91EF3"/>
    <w:rsid w:val="00B93F71"/>
    <w:rsid w:val="00BA02A9"/>
    <w:rsid w:val="00BA201E"/>
    <w:rsid w:val="00BA5AE7"/>
    <w:rsid w:val="00BA5C6D"/>
    <w:rsid w:val="00BB106C"/>
    <w:rsid w:val="00BB3F0D"/>
    <w:rsid w:val="00BB3F44"/>
    <w:rsid w:val="00BB4409"/>
    <w:rsid w:val="00BB6995"/>
    <w:rsid w:val="00BB7095"/>
    <w:rsid w:val="00BC2ABF"/>
    <w:rsid w:val="00BC393C"/>
    <w:rsid w:val="00BD14CB"/>
    <w:rsid w:val="00BD1C1B"/>
    <w:rsid w:val="00BD4C7F"/>
    <w:rsid w:val="00BD52EE"/>
    <w:rsid w:val="00BE291C"/>
    <w:rsid w:val="00BE2E46"/>
    <w:rsid w:val="00BE3D54"/>
    <w:rsid w:val="00BF11B6"/>
    <w:rsid w:val="00BF2C9B"/>
    <w:rsid w:val="00BF6011"/>
    <w:rsid w:val="00BF6CD2"/>
    <w:rsid w:val="00C0303F"/>
    <w:rsid w:val="00C037FB"/>
    <w:rsid w:val="00C05575"/>
    <w:rsid w:val="00C06D24"/>
    <w:rsid w:val="00C1088E"/>
    <w:rsid w:val="00C12EBC"/>
    <w:rsid w:val="00C13BD8"/>
    <w:rsid w:val="00C14132"/>
    <w:rsid w:val="00C14E02"/>
    <w:rsid w:val="00C171E6"/>
    <w:rsid w:val="00C257B7"/>
    <w:rsid w:val="00C267AB"/>
    <w:rsid w:val="00C26C9F"/>
    <w:rsid w:val="00C308D1"/>
    <w:rsid w:val="00C35C80"/>
    <w:rsid w:val="00C4308E"/>
    <w:rsid w:val="00C43266"/>
    <w:rsid w:val="00C46199"/>
    <w:rsid w:val="00C47E42"/>
    <w:rsid w:val="00C50362"/>
    <w:rsid w:val="00C51401"/>
    <w:rsid w:val="00C51952"/>
    <w:rsid w:val="00C5466D"/>
    <w:rsid w:val="00C55351"/>
    <w:rsid w:val="00C55CAC"/>
    <w:rsid w:val="00C61046"/>
    <w:rsid w:val="00C61500"/>
    <w:rsid w:val="00C70929"/>
    <w:rsid w:val="00C71C41"/>
    <w:rsid w:val="00C740D3"/>
    <w:rsid w:val="00C75E60"/>
    <w:rsid w:val="00C8272B"/>
    <w:rsid w:val="00C856C7"/>
    <w:rsid w:val="00C8623A"/>
    <w:rsid w:val="00C863C7"/>
    <w:rsid w:val="00C93AEB"/>
    <w:rsid w:val="00C94A2A"/>
    <w:rsid w:val="00C94CB8"/>
    <w:rsid w:val="00C95ACC"/>
    <w:rsid w:val="00C961BA"/>
    <w:rsid w:val="00C96CEB"/>
    <w:rsid w:val="00C97BB1"/>
    <w:rsid w:val="00CA17EC"/>
    <w:rsid w:val="00CA3FD8"/>
    <w:rsid w:val="00CA4411"/>
    <w:rsid w:val="00CA4813"/>
    <w:rsid w:val="00CA5F85"/>
    <w:rsid w:val="00CA63CA"/>
    <w:rsid w:val="00CB1D5C"/>
    <w:rsid w:val="00CB38D5"/>
    <w:rsid w:val="00CB3942"/>
    <w:rsid w:val="00CB3DAF"/>
    <w:rsid w:val="00CB436A"/>
    <w:rsid w:val="00CC2096"/>
    <w:rsid w:val="00CC6B59"/>
    <w:rsid w:val="00CD42FA"/>
    <w:rsid w:val="00CD553E"/>
    <w:rsid w:val="00CD5D8A"/>
    <w:rsid w:val="00CD74AF"/>
    <w:rsid w:val="00CD7A23"/>
    <w:rsid w:val="00CD7C0E"/>
    <w:rsid w:val="00CE0C3E"/>
    <w:rsid w:val="00CE13C1"/>
    <w:rsid w:val="00CE2B01"/>
    <w:rsid w:val="00CE3C65"/>
    <w:rsid w:val="00CE5154"/>
    <w:rsid w:val="00CE776B"/>
    <w:rsid w:val="00D0192C"/>
    <w:rsid w:val="00D01DD8"/>
    <w:rsid w:val="00D04F12"/>
    <w:rsid w:val="00D06C2B"/>
    <w:rsid w:val="00D10878"/>
    <w:rsid w:val="00D10AE4"/>
    <w:rsid w:val="00D15C7B"/>
    <w:rsid w:val="00D20623"/>
    <w:rsid w:val="00D21449"/>
    <w:rsid w:val="00D218F3"/>
    <w:rsid w:val="00D22335"/>
    <w:rsid w:val="00D23970"/>
    <w:rsid w:val="00D239E3"/>
    <w:rsid w:val="00D24812"/>
    <w:rsid w:val="00D24E4D"/>
    <w:rsid w:val="00D25A7C"/>
    <w:rsid w:val="00D271FE"/>
    <w:rsid w:val="00D27D96"/>
    <w:rsid w:val="00D32990"/>
    <w:rsid w:val="00D4020F"/>
    <w:rsid w:val="00D406F8"/>
    <w:rsid w:val="00D4265A"/>
    <w:rsid w:val="00D47FFA"/>
    <w:rsid w:val="00D51322"/>
    <w:rsid w:val="00D53D5E"/>
    <w:rsid w:val="00D5422C"/>
    <w:rsid w:val="00D55118"/>
    <w:rsid w:val="00D5737B"/>
    <w:rsid w:val="00D60727"/>
    <w:rsid w:val="00D61937"/>
    <w:rsid w:val="00D64BEA"/>
    <w:rsid w:val="00D657A7"/>
    <w:rsid w:val="00D66219"/>
    <w:rsid w:val="00D71DF4"/>
    <w:rsid w:val="00D72571"/>
    <w:rsid w:val="00D7304D"/>
    <w:rsid w:val="00D80BE3"/>
    <w:rsid w:val="00D81CAE"/>
    <w:rsid w:val="00D834FF"/>
    <w:rsid w:val="00D83BC5"/>
    <w:rsid w:val="00D84A28"/>
    <w:rsid w:val="00D92119"/>
    <w:rsid w:val="00D933B6"/>
    <w:rsid w:val="00D93D73"/>
    <w:rsid w:val="00D93D99"/>
    <w:rsid w:val="00D9519F"/>
    <w:rsid w:val="00DA1052"/>
    <w:rsid w:val="00DA22CF"/>
    <w:rsid w:val="00DA2804"/>
    <w:rsid w:val="00DA599F"/>
    <w:rsid w:val="00DA5F96"/>
    <w:rsid w:val="00DA6395"/>
    <w:rsid w:val="00DA64AE"/>
    <w:rsid w:val="00DB0331"/>
    <w:rsid w:val="00DB0886"/>
    <w:rsid w:val="00DB269B"/>
    <w:rsid w:val="00DB2D5E"/>
    <w:rsid w:val="00DC117B"/>
    <w:rsid w:val="00DC1495"/>
    <w:rsid w:val="00DC1C1A"/>
    <w:rsid w:val="00DC1CD0"/>
    <w:rsid w:val="00DD25B0"/>
    <w:rsid w:val="00DD4A91"/>
    <w:rsid w:val="00DD67DB"/>
    <w:rsid w:val="00DE19F8"/>
    <w:rsid w:val="00DE2BD7"/>
    <w:rsid w:val="00DE42CD"/>
    <w:rsid w:val="00DF4322"/>
    <w:rsid w:val="00DF4F44"/>
    <w:rsid w:val="00DF5A28"/>
    <w:rsid w:val="00E03F37"/>
    <w:rsid w:val="00E058F6"/>
    <w:rsid w:val="00E07213"/>
    <w:rsid w:val="00E10D55"/>
    <w:rsid w:val="00E12617"/>
    <w:rsid w:val="00E21439"/>
    <w:rsid w:val="00E23D10"/>
    <w:rsid w:val="00E2573C"/>
    <w:rsid w:val="00E329C8"/>
    <w:rsid w:val="00E34A8D"/>
    <w:rsid w:val="00E34E02"/>
    <w:rsid w:val="00E35263"/>
    <w:rsid w:val="00E42736"/>
    <w:rsid w:val="00E43F24"/>
    <w:rsid w:val="00E44029"/>
    <w:rsid w:val="00E452E4"/>
    <w:rsid w:val="00E452EE"/>
    <w:rsid w:val="00E45A3C"/>
    <w:rsid w:val="00E46E61"/>
    <w:rsid w:val="00E47C1C"/>
    <w:rsid w:val="00E47D13"/>
    <w:rsid w:val="00E50C92"/>
    <w:rsid w:val="00E513A0"/>
    <w:rsid w:val="00E52196"/>
    <w:rsid w:val="00E524AB"/>
    <w:rsid w:val="00E53557"/>
    <w:rsid w:val="00E54259"/>
    <w:rsid w:val="00E542A8"/>
    <w:rsid w:val="00E55B22"/>
    <w:rsid w:val="00E569C5"/>
    <w:rsid w:val="00E611D6"/>
    <w:rsid w:val="00E61F2F"/>
    <w:rsid w:val="00E62B0A"/>
    <w:rsid w:val="00E6665F"/>
    <w:rsid w:val="00E67237"/>
    <w:rsid w:val="00E7017A"/>
    <w:rsid w:val="00E737F4"/>
    <w:rsid w:val="00E73AB5"/>
    <w:rsid w:val="00E74DF6"/>
    <w:rsid w:val="00E80547"/>
    <w:rsid w:val="00E82B6D"/>
    <w:rsid w:val="00E830CC"/>
    <w:rsid w:val="00E831CD"/>
    <w:rsid w:val="00E84BD5"/>
    <w:rsid w:val="00E86CB8"/>
    <w:rsid w:val="00E87655"/>
    <w:rsid w:val="00E87A49"/>
    <w:rsid w:val="00E91087"/>
    <w:rsid w:val="00EA75C7"/>
    <w:rsid w:val="00EB015F"/>
    <w:rsid w:val="00EB0AC7"/>
    <w:rsid w:val="00EB3075"/>
    <w:rsid w:val="00EB59A1"/>
    <w:rsid w:val="00EB662C"/>
    <w:rsid w:val="00EC4891"/>
    <w:rsid w:val="00EC4F74"/>
    <w:rsid w:val="00EC6DB6"/>
    <w:rsid w:val="00ED2B0B"/>
    <w:rsid w:val="00ED4D3C"/>
    <w:rsid w:val="00ED53BF"/>
    <w:rsid w:val="00ED6DE4"/>
    <w:rsid w:val="00ED7A71"/>
    <w:rsid w:val="00ED7A84"/>
    <w:rsid w:val="00EE06ED"/>
    <w:rsid w:val="00EE132A"/>
    <w:rsid w:val="00EE7A9C"/>
    <w:rsid w:val="00EF0DB8"/>
    <w:rsid w:val="00EF2FE1"/>
    <w:rsid w:val="00EF302D"/>
    <w:rsid w:val="00EF38CD"/>
    <w:rsid w:val="00F02F19"/>
    <w:rsid w:val="00F05651"/>
    <w:rsid w:val="00F0618B"/>
    <w:rsid w:val="00F06CF4"/>
    <w:rsid w:val="00F07BD7"/>
    <w:rsid w:val="00F10825"/>
    <w:rsid w:val="00F20129"/>
    <w:rsid w:val="00F226D5"/>
    <w:rsid w:val="00F24F66"/>
    <w:rsid w:val="00F2542D"/>
    <w:rsid w:val="00F26EA1"/>
    <w:rsid w:val="00F270AA"/>
    <w:rsid w:val="00F3016D"/>
    <w:rsid w:val="00F33CA0"/>
    <w:rsid w:val="00F34A92"/>
    <w:rsid w:val="00F35622"/>
    <w:rsid w:val="00F35D66"/>
    <w:rsid w:val="00F47C16"/>
    <w:rsid w:val="00F55F16"/>
    <w:rsid w:val="00F63DD0"/>
    <w:rsid w:val="00F70D59"/>
    <w:rsid w:val="00F721D3"/>
    <w:rsid w:val="00F73F74"/>
    <w:rsid w:val="00F74093"/>
    <w:rsid w:val="00F7611C"/>
    <w:rsid w:val="00F769E4"/>
    <w:rsid w:val="00F83C2C"/>
    <w:rsid w:val="00F85174"/>
    <w:rsid w:val="00F91E8D"/>
    <w:rsid w:val="00F93B43"/>
    <w:rsid w:val="00F93DA4"/>
    <w:rsid w:val="00FA14EB"/>
    <w:rsid w:val="00FA2590"/>
    <w:rsid w:val="00FA3DA4"/>
    <w:rsid w:val="00FA3DF0"/>
    <w:rsid w:val="00FA3E4B"/>
    <w:rsid w:val="00FA4EA5"/>
    <w:rsid w:val="00FA59BE"/>
    <w:rsid w:val="00FB007B"/>
    <w:rsid w:val="00FB0E4D"/>
    <w:rsid w:val="00FB16C7"/>
    <w:rsid w:val="00FB3088"/>
    <w:rsid w:val="00FB3463"/>
    <w:rsid w:val="00FB368C"/>
    <w:rsid w:val="00FB5166"/>
    <w:rsid w:val="00FC106D"/>
    <w:rsid w:val="00FC1ECC"/>
    <w:rsid w:val="00FC65EC"/>
    <w:rsid w:val="00FD0F72"/>
    <w:rsid w:val="00FD4A8B"/>
    <w:rsid w:val="00FD549F"/>
    <w:rsid w:val="00FD6307"/>
    <w:rsid w:val="00FE6DDD"/>
    <w:rsid w:val="00FE7262"/>
    <w:rsid w:val="00FE79F2"/>
    <w:rsid w:val="00FF13A8"/>
    <w:rsid w:val="00FF46D6"/>
    <w:rsid w:val="00FF4A12"/>
    <w:rsid w:val="00FF6F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14EB"/>
    <w:pPr>
      <w:spacing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0257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36800459.100/" TargetMode="External"/><Relationship Id="rId4" Type="http://schemas.openxmlformats.org/officeDocument/2006/relationships/hyperlink" Target="garantf1://36800459.10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23</TotalTime>
  <Pages>13</Pages>
  <Words>2680</Words>
  <Characters>15279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Позитроника</cp:lastModifiedBy>
  <cp:revision>10</cp:revision>
  <dcterms:created xsi:type="dcterms:W3CDTF">2012-05-15T06:00:00Z</dcterms:created>
  <dcterms:modified xsi:type="dcterms:W3CDTF">2013-04-16T17:41:00Z</dcterms:modified>
</cp:coreProperties>
</file>